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3D131" w14:textId="3C2189ED" w:rsidR="00114F66" w:rsidRDefault="00991C4E" w:rsidP="007C7F26">
      <w:pPr>
        <w:pStyle w:val="Overskrift1"/>
        <w:spacing w:before="200"/>
      </w:pPr>
      <w:r>
        <w:t>V</w:t>
      </w:r>
      <w:r w:rsidR="00075AFA">
        <w:t xml:space="preserve">edlegg </w:t>
      </w:r>
      <w:r w:rsidR="00180AE1">
        <w:t>–</w:t>
      </w:r>
      <w:r w:rsidR="00075AFA">
        <w:t xml:space="preserve"> </w:t>
      </w:r>
      <w:r w:rsidR="000673D6">
        <w:t xml:space="preserve">Tilbudt </w:t>
      </w:r>
      <w:r w:rsidR="00DE05FD">
        <w:t>nøkkel</w:t>
      </w:r>
      <w:r w:rsidR="000673D6">
        <w:t>personell</w:t>
      </w:r>
    </w:p>
    <w:p w14:paraId="4E6788DB" w14:textId="77777777" w:rsidR="00022F90" w:rsidRDefault="00022F90" w:rsidP="00022F90">
      <w:pPr>
        <w:rPr>
          <w:rFonts w:ascii="Open Sans" w:eastAsiaTheme="minorHAnsi" w:hAnsi="Open Sans" w:cs="Open Sans"/>
          <w:lang w:eastAsia="en-US"/>
        </w:rPr>
      </w:pPr>
    </w:p>
    <w:p w14:paraId="03A24965" w14:textId="555F8563" w:rsidR="00735A66" w:rsidRDefault="001C6426" w:rsidP="00DE05FD">
      <w:pPr>
        <w:rPr>
          <w:rFonts w:ascii="Open Sans" w:eastAsiaTheme="minorHAnsi" w:hAnsi="Open Sans" w:cs="Open Sans"/>
          <w:lang w:eastAsia="en-US"/>
        </w:rPr>
      </w:pPr>
      <w:r w:rsidRPr="007B42B8">
        <w:t>Nøkkelpersonell skal ha hovedansvar for praktisk gjennomføring av felt</w:t>
      </w:r>
      <w:r>
        <w:t>arbeid</w:t>
      </w:r>
      <w:r w:rsidRPr="007B42B8">
        <w:t xml:space="preserve"> </w:t>
      </w:r>
      <w:r>
        <w:t xml:space="preserve">og </w:t>
      </w:r>
      <w:r w:rsidRPr="007B42B8">
        <w:t>opplæring</w:t>
      </w:r>
      <w:r>
        <w:t xml:space="preserve"> av innleid personell</w:t>
      </w:r>
      <w:r w:rsidR="0013536F" w:rsidRPr="0013536F">
        <w:rPr>
          <w:rFonts w:ascii="Open Sans" w:eastAsiaTheme="minorHAnsi" w:hAnsi="Open Sans" w:cs="Open Sans"/>
          <w:lang w:eastAsia="en-US"/>
        </w:rPr>
        <w:t xml:space="preserve">. I tillegg skal nøkkelpersonellet ha ansvar for at feltarbeidet blir best mulig harmonisert mot instruksen og mellom kartleggerne. </w:t>
      </w:r>
    </w:p>
    <w:p w14:paraId="7E8393A0" w14:textId="77777777" w:rsidR="0013536F" w:rsidRDefault="0013536F" w:rsidP="00DE05FD"/>
    <w:p w14:paraId="173C0152" w14:textId="3F673D95" w:rsidR="008A2295" w:rsidRDefault="000D502B" w:rsidP="00DE05FD">
      <w:pPr>
        <w:rPr>
          <w:rFonts w:ascii="Open Sans" w:eastAsiaTheme="minorHAnsi" w:hAnsi="Open Sans" w:cs="Open Sans"/>
          <w:lang w:eastAsia="en-US"/>
        </w:rPr>
      </w:pPr>
      <w:r w:rsidRPr="008A2295">
        <w:t xml:space="preserve">Tilbyder skal fylle ut navn, stilling, arbeidsgiver (firma) og </w:t>
      </w:r>
      <w:r w:rsidR="008A2295" w:rsidRPr="008A2295">
        <w:t xml:space="preserve">ansvarsområde i prosjektet for alle nøkkelpersoner i oppdraget. </w:t>
      </w:r>
      <w:r w:rsidR="008A2295">
        <w:rPr>
          <w:rFonts w:cstheme="minorHAnsi"/>
        </w:rPr>
        <w:t>I kolonnen til høyre</w:t>
      </w:r>
      <w:r w:rsidR="008A2295" w:rsidRPr="009B49B4">
        <w:rPr>
          <w:rFonts w:cstheme="minorHAnsi"/>
        </w:rPr>
        <w:t xml:space="preserve"> settes et stipulert antall ukeverk som hver person er tiltenkt å bruke på denne oppgaven</w:t>
      </w:r>
      <w:r w:rsidR="008A2295">
        <w:rPr>
          <w:rFonts w:cstheme="minorHAnsi"/>
        </w:rPr>
        <w:t xml:space="preserve"> i løpet av ett års gjennomføring av programmet. </w:t>
      </w:r>
      <w:r w:rsidR="00DE05FD">
        <w:rPr>
          <w:rFonts w:cstheme="minorHAnsi"/>
        </w:rPr>
        <w:t>Flere rader kan legges til ved behov.</w:t>
      </w:r>
      <w:r w:rsidR="00DE05FD" w:rsidRPr="00DE05FD">
        <w:rPr>
          <w:rFonts w:ascii="Open Sans" w:eastAsiaTheme="minorHAnsi" w:hAnsi="Open Sans" w:cs="Open Sans"/>
          <w:lang w:eastAsia="en-US"/>
        </w:rPr>
        <w:t xml:space="preserve"> </w:t>
      </w:r>
      <w:r w:rsidR="00DE05FD" w:rsidRPr="00302E31">
        <w:rPr>
          <w:rFonts w:ascii="Open Sans" w:eastAsiaTheme="minorHAnsi" w:hAnsi="Open Sans" w:cs="Open Sans"/>
          <w:lang w:eastAsia="en-US"/>
        </w:rPr>
        <w:t xml:space="preserve">Det skal være maksimalt </w:t>
      </w:r>
      <w:r w:rsidR="00DB754A">
        <w:rPr>
          <w:rFonts w:ascii="Open Sans" w:eastAsiaTheme="minorHAnsi" w:hAnsi="Open Sans" w:cs="Open Sans"/>
          <w:lang w:eastAsia="en-US"/>
        </w:rPr>
        <w:t>3</w:t>
      </w:r>
      <w:r w:rsidR="00DE05FD" w:rsidRPr="00302E31">
        <w:rPr>
          <w:rFonts w:ascii="Open Sans" w:eastAsiaTheme="minorHAnsi" w:hAnsi="Open Sans" w:cs="Open Sans"/>
          <w:lang w:eastAsia="en-US"/>
        </w:rPr>
        <w:t xml:space="preserve"> nøkkelpersoner pr. </w:t>
      </w:r>
      <w:r w:rsidR="00DB754A">
        <w:rPr>
          <w:rFonts w:ascii="Open Sans" w:eastAsiaTheme="minorHAnsi" w:hAnsi="Open Sans" w:cs="Open Sans"/>
          <w:lang w:eastAsia="en-US"/>
        </w:rPr>
        <w:t>ansvarsområde</w:t>
      </w:r>
      <w:r w:rsidR="00DE05FD" w:rsidRPr="00302E31">
        <w:rPr>
          <w:rFonts w:ascii="Open Sans" w:eastAsiaTheme="minorHAnsi" w:hAnsi="Open Sans" w:cs="Open Sans"/>
          <w:lang w:eastAsia="en-US"/>
        </w:rPr>
        <w:t xml:space="preserve">, </w:t>
      </w:r>
      <w:r w:rsidR="00DB754A">
        <w:rPr>
          <w:rFonts w:ascii="Open Sans" w:eastAsiaTheme="minorHAnsi" w:hAnsi="Open Sans" w:cs="Open Sans"/>
          <w:lang w:eastAsia="en-US"/>
        </w:rPr>
        <w:t>med unntak av prosjektleder (maks. 1)</w:t>
      </w:r>
      <w:r w:rsidR="00DE05FD" w:rsidRPr="00302E31">
        <w:rPr>
          <w:rFonts w:ascii="Open Sans" w:eastAsiaTheme="minorHAnsi" w:hAnsi="Open Sans" w:cs="Open Sans"/>
          <w:lang w:eastAsia="en-US"/>
        </w:rPr>
        <w:t xml:space="preserve">. </w:t>
      </w:r>
    </w:p>
    <w:p w14:paraId="7244520E" w14:textId="77777777" w:rsidR="00DB754A" w:rsidRPr="00DE05FD" w:rsidRDefault="00DB754A" w:rsidP="00DE05FD">
      <w:pPr>
        <w:rPr>
          <w:rFonts w:ascii="Open Sans" w:eastAsiaTheme="minorHAnsi" w:hAnsi="Open Sans" w:cs="Open Sans"/>
          <w:lang w:eastAsia="en-US"/>
        </w:rPr>
      </w:pPr>
    </w:p>
    <w:p w14:paraId="568E7B55" w14:textId="46B13B40" w:rsidR="002952D2" w:rsidRPr="00F370B4" w:rsidRDefault="00E57F72" w:rsidP="00F370B4">
      <w:pPr>
        <w:spacing w:after="60" w:line="240" w:lineRule="auto"/>
        <w:rPr>
          <w:u w:val="single"/>
        </w:rPr>
      </w:pPr>
      <w:r w:rsidRPr="00F370B4">
        <w:rPr>
          <w:u w:val="single"/>
        </w:rPr>
        <w:t xml:space="preserve">OBS: </w:t>
      </w:r>
      <w:r w:rsidR="0093654A" w:rsidRPr="00F370B4">
        <w:rPr>
          <w:u w:val="single"/>
        </w:rPr>
        <w:t xml:space="preserve">Dersom samme person har flere ansvarsområder i prosjektet, fylles det ut </w:t>
      </w:r>
      <w:r w:rsidR="00FD4DF3" w:rsidRPr="00F370B4">
        <w:rPr>
          <w:u w:val="single"/>
        </w:rPr>
        <w:t>é</w:t>
      </w:r>
      <w:r w:rsidR="0093654A" w:rsidRPr="00F370B4">
        <w:rPr>
          <w:u w:val="single"/>
        </w:rPr>
        <w:t>n linje pr</w:t>
      </w:r>
      <w:r w:rsidRPr="00F370B4">
        <w:rPr>
          <w:u w:val="single"/>
        </w:rPr>
        <w:t xml:space="preserve">. </w:t>
      </w:r>
      <w:r w:rsidR="00F84A4F" w:rsidRPr="00F370B4">
        <w:rPr>
          <w:u w:val="single"/>
        </w:rPr>
        <w:t>ansvarsområde</w:t>
      </w:r>
    </w:p>
    <w:p w14:paraId="0D8AE950" w14:textId="77777777" w:rsidR="00A34E82" w:rsidRDefault="00A34E82" w:rsidP="00A46467">
      <w:pPr>
        <w:rPr>
          <w:b/>
          <w:bCs/>
          <w:i/>
          <w:iCs/>
        </w:rPr>
      </w:pPr>
    </w:p>
    <w:p w14:paraId="21DD1B58" w14:textId="38E3361D" w:rsidR="00DD2393" w:rsidRPr="0047454E" w:rsidRDefault="00897F66" w:rsidP="00A46467">
      <w:pPr>
        <w:rPr>
          <w:b/>
          <w:bCs/>
          <w:i/>
          <w:iCs/>
        </w:rPr>
      </w:pPr>
      <w:r w:rsidRPr="0047454E">
        <w:rPr>
          <w:b/>
          <w:bCs/>
          <w:i/>
          <w:iCs/>
        </w:rPr>
        <w:t>Tabell – Tilbudt nøkkelpersonell</w:t>
      </w:r>
    </w:p>
    <w:tbl>
      <w:tblPr>
        <w:tblStyle w:val="Lyslisteuthevingsfarge1"/>
        <w:tblW w:w="0" w:type="auto"/>
        <w:tblLook w:val="04A0" w:firstRow="1" w:lastRow="0" w:firstColumn="1" w:lastColumn="0" w:noHBand="0" w:noVBand="1"/>
      </w:tblPr>
      <w:tblGrid>
        <w:gridCol w:w="1975"/>
        <w:gridCol w:w="1701"/>
        <w:gridCol w:w="1481"/>
        <w:gridCol w:w="3764"/>
        <w:gridCol w:w="3295"/>
        <w:gridCol w:w="1939"/>
      </w:tblGrid>
      <w:tr w:rsidR="00367E7E" w:rsidRPr="00F67AC1" w14:paraId="03F79C96" w14:textId="299AF692" w:rsidTr="005333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</w:tcPr>
          <w:p w14:paraId="7E046D44" w14:textId="3CC5F449" w:rsidR="00367E7E" w:rsidRDefault="00367E7E" w:rsidP="00263C93">
            <w:r w:rsidRPr="002A67F8">
              <w:t>Navn</w:t>
            </w:r>
          </w:p>
        </w:tc>
        <w:tc>
          <w:tcPr>
            <w:tcW w:w="1701" w:type="dxa"/>
          </w:tcPr>
          <w:p w14:paraId="0AE0C257" w14:textId="4D617D78" w:rsidR="00367E7E" w:rsidRDefault="00367E7E" w:rsidP="00263C9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A67F8">
              <w:t>Stilling</w:t>
            </w:r>
            <w:r>
              <w:t xml:space="preserve"> og oppnådd grad</w:t>
            </w:r>
          </w:p>
        </w:tc>
        <w:tc>
          <w:tcPr>
            <w:tcW w:w="1481" w:type="dxa"/>
          </w:tcPr>
          <w:p w14:paraId="6B8C482A" w14:textId="6120CA0D" w:rsidR="00367E7E" w:rsidRDefault="00367E7E" w:rsidP="00263C9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A67F8">
              <w:t>Firma</w:t>
            </w:r>
          </w:p>
        </w:tc>
        <w:tc>
          <w:tcPr>
            <w:tcW w:w="3764" w:type="dxa"/>
          </w:tcPr>
          <w:p w14:paraId="7FB954D0" w14:textId="58B9D763" w:rsidR="00367E7E" w:rsidRPr="00F67AC1" w:rsidRDefault="00367E7E" w:rsidP="00263C9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nn-NO"/>
              </w:rPr>
            </w:pPr>
            <w:r w:rsidRPr="00F67AC1">
              <w:rPr>
                <w:lang w:val="nn-NO"/>
              </w:rPr>
              <w:t xml:space="preserve">Ansvarsområde i prosjektet </w:t>
            </w:r>
          </w:p>
        </w:tc>
        <w:tc>
          <w:tcPr>
            <w:tcW w:w="3295" w:type="dxa"/>
          </w:tcPr>
          <w:p w14:paraId="4719EB97" w14:textId="5719FA1F" w:rsidR="00367E7E" w:rsidRPr="00002720" w:rsidRDefault="00533348" w:rsidP="00263C9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Beskrivelse av oppgaver i oppdraget</w:t>
            </w:r>
          </w:p>
        </w:tc>
        <w:tc>
          <w:tcPr>
            <w:tcW w:w="1939" w:type="dxa"/>
          </w:tcPr>
          <w:p w14:paraId="38F1FE34" w14:textId="19CC2E9E" w:rsidR="00367E7E" w:rsidRPr="00002720" w:rsidRDefault="00367E7E" w:rsidP="00263C9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02720">
              <w:t xml:space="preserve">Estimert antall ukesverk pr </w:t>
            </w:r>
            <w:r w:rsidR="00533348">
              <w:t>år</w:t>
            </w:r>
          </w:p>
        </w:tc>
      </w:tr>
      <w:tr w:rsidR="00367E7E" w:rsidRPr="00F67AC1" w14:paraId="4A539847" w14:textId="788300B6" w:rsidTr="005333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</w:tcPr>
          <w:p w14:paraId="4D3EE50F" w14:textId="1305FC9D" w:rsidR="00367E7E" w:rsidRPr="00125B60" w:rsidRDefault="00367E7E" w:rsidP="00A46467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00E63DA1" w14:textId="45D838C0" w:rsidR="00367E7E" w:rsidRPr="00125B60" w:rsidRDefault="00367E7E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81" w:type="dxa"/>
          </w:tcPr>
          <w:p w14:paraId="1BD7006A" w14:textId="282F9E4A" w:rsidR="00367E7E" w:rsidRPr="00125B60" w:rsidRDefault="00367E7E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sdt>
          <w:sdtPr>
            <w:rPr>
              <w:sz w:val="18"/>
              <w:szCs w:val="18"/>
            </w:rPr>
            <w:id w:val="-660083840"/>
            <w:placeholder>
              <w:docPart w:val="8472011A7A8E41788A7A6F7AED459C5B"/>
            </w:placeholder>
            <w:showingPlcHdr/>
            <w:comboBox>
              <w:listItem w:value="Velg et element."/>
              <w:listItem w:displayText="prosjektleder" w:value="prosjektleder"/>
              <w:listItem w:displayText="ansvarlig for kvalitetssikring" w:value="ansvarlig for kvalitetssikring"/>
              <w:listItem w:displayText="ansvarlig for opplæring" w:value="ansvarlig for opplæring"/>
              <w:listItem w:displayText="feltkoordinator" w:value="feltkoordinator"/>
            </w:comboBox>
          </w:sdtPr>
          <w:sdtEndPr/>
          <w:sdtContent>
            <w:tc>
              <w:tcPr>
                <w:tcW w:w="3764" w:type="dxa"/>
              </w:tcPr>
              <w:p w14:paraId="22379B75" w14:textId="509E5487" w:rsidR="00367E7E" w:rsidRPr="00125B60" w:rsidRDefault="00367E7E" w:rsidP="00A46467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18"/>
                    <w:szCs w:val="18"/>
                  </w:rPr>
                </w:pPr>
                <w:r w:rsidRPr="00DD6D1D">
                  <w:rPr>
                    <w:rStyle w:val="Plassholdertekst"/>
                    <w:rFonts w:eastAsiaTheme="minorHAnsi"/>
                  </w:rPr>
                  <w:t>Velg et element.</w:t>
                </w:r>
              </w:p>
            </w:tc>
          </w:sdtContent>
        </w:sdt>
        <w:tc>
          <w:tcPr>
            <w:tcW w:w="3295" w:type="dxa"/>
          </w:tcPr>
          <w:p w14:paraId="6CB24C18" w14:textId="77777777" w:rsidR="00367E7E" w:rsidRPr="00125B60" w:rsidRDefault="00367E7E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939" w:type="dxa"/>
          </w:tcPr>
          <w:p w14:paraId="54BF3D67" w14:textId="36E790FF" w:rsidR="00367E7E" w:rsidRPr="00125B60" w:rsidRDefault="00367E7E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13536F" w:rsidRPr="00F67AC1" w14:paraId="340CFBE3" w14:textId="77777777" w:rsidTr="005333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</w:tcPr>
          <w:p w14:paraId="6E52E4D0" w14:textId="77777777" w:rsidR="0013536F" w:rsidRPr="00125B60" w:rsidRDefault="0013536F" w:rsidP="0013536F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7D20E430" w14:textId="77777777" w:rsidR="0013536F" w:rsidRPr="00125B60" w:rsidRDefault="0013536F" w:rsidP="001353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81" w:type="dxa"/>
          </w:tcPr>
          <w:p w14:paraId="71DF038A" w14:textId="77777777" w:rsidR="0013536F" w:rsidRPr="00125B60" w:rsidRDefault="0013536F" w:rsidP="001353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sdt>
          <w:sdtPr>
            <w:rPr>
              <w:sz w:val="18"/>
              <w:szCs w:val="18"/>
            </w:rPr>
            <w:id w:val="1966388466"/>
            <w:placeholder>
              <w:docPart w:val="8F58DE4F4EFB4982A9D2D826C0961617"/>
            </w:placeholder>
            <w:showingPlcHdr/>
            <w:comboBox>
              <w:listItem w:value="Velg et element."/>
              <w:listItem w:displayText="prosjektleder" w:value="prosjektleder"/>
              <w:listItem w:displayText="ansvarlig for kvalitetssikring" w:value="ansvarlig for kvalitetssikring"/>
              <w:listItem w:displayText="ansvarlig for opplæring" w:value="ansvarlig for opplæring"/>
              <w:listItem w:displayText="feltkoordinator" w:value="feltkoordinator"/>
            </w:comboBox>
          </w:sdtPr>
          <w:sdtEndPr/>
          <w:sdtContent>
            <w:tc>
              <w:tcPr>
                <w:tcW w:w="3764" w:type="dxa"/>
              </w:tcPr>
              <w:p w14:paraId="1397B9F3" w14:textId="38F531FB" w:rsidR="0013536F" w:rsidRPr="00125B60" w:rsidRDefault="0013536F" w:rsidP="0013536F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18"/>
                    <w:szCs w:val="18"/>
                  </w:rPr>
                </w:pPr>
                <w:r w:rsidRPr="00DA7859">
                  <w:rPr>
                    <w:rStyle w:val="Plassholdertekst"/>
                    <w:rFonts w:eastAsiaTheme="minorHAnsi"/>
                  </w:rPr>
                  <w:t>Velg et element.</w:t>
                </w:r>
              </w:p>
            </w:tc>
          </w:sdtContent>
        </w:sdt>
        <w:tc>
          <w:tcPr>
            <w:tcW w:w="3295" w:type="dxa"/>
          </w:tcPr>
          <w:p w14:paraId="30AE27B7" w14:textId="77777777" w:rsidR="0013536F" w:rsidRPr="00125B60" w:rsidRDefault="0013536F" w:rsidP="001353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939" w:type="dxa"/>
          </w:tcPr>
          <w:p w14:paraId="3EC559A6" w14:textId="0C86F693" w:rsidR="0013536F" w:rsidRPr="00125B60" w:rsidRDefault="0013536F" w:rsidP="001353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13536F" w:rsidRPr="00F67AC1" w14:paraId="34DC10A2" w14:textId="3B0ADE49" w:rsidTr="005333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</w:tcPr>
          <w:p w14:paraId="4927C461" w14:textId="77777777" w:rsidR="0013536F" w:rsidRPr="00125B60" w:rsidRDefault="0013536F" w:rsidP="0013536F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15A59D99" w14:textId="77777777" w:rsidR="0013536F" w:rsidRPr="00125B60" w:rsidRDefault="0013536F" w:rsidP="001353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81" w:type="dxa"/>
          </w:tcPr>
          <w:p w14:paraId="0D9BC0B1" w14:textId="77777777" w:rsidR="0013536F" w:rsidRPr="00125B60" w:rsidRDefault="0013536F" w:rsidP="001353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sdt>
          <w:sdtPr>
            <w:rPr>
              <w:sz w:val="18"/>
              <w:szCs w:val="18"/>
            </w:rPr>
            <w:id w:val="827563298"/>
            <w:placeholder>
              <w:docPart w:val="641325570AF546CB85B477926BFC40D2"/>
            </w:placeholder>
            <w:showingPlcHdr/>
            <w:comboBox>
              <w:listItem w:value="Velg et element."/>
              <w:listItem w:displayText="prosjektleder" w:value="prosjektleder"/>
              <w:listItem w:displayText="ansvarlig for kvalitetssikring" w:value="ansvarlig for kvalitetssikring"/>
              <w:listItem w:displayText="ansvarlig for opplæring" w:value="ansvarlig for opplæring"/>
              <w:listItem w:displayText="feltkoordinator" w:value="feltkoordinator"/>
            </w:comboBox>
          </w:sdtPr>
          <w:sdtEndPr/>
          <w:sdtContent>
            <w:tc>
              <w:tcPr>
                <w:tcW w:w="3764" w:type="dxa"/>
              </w:tcPr>
              <w:p w14:paraId="2B3BEC11" w14:textId="497433DB" w:rsidR="0013536F" w:rsidRPr="00125B60" w:rsidRDefault="0013536F" w:rsidP="0013536F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18"/>
                    <w:szCs w:val="18"/>
                  </w:rPr>
                </w:pPr>
                <w:r w:rsidRPr="00DA7859">
                  <w:rPr>
                    <w:rStyle w:val="Plassholdertekst"/>
                    <w:rFonts w:eastAsiaTheme="minorHAnsi"/>
                  </w:rPr>
                  <w:t>Velg et element.</w:t>
                </w:r>
              </w:p>
            </w:tc>
          </w:sdtContent>
        </w:sdt>
        <w:tc>
          <w:tcPr>
            <w:tcW w:w="3295" w:type="dxa"/>
          </w:tcPr>
          <w:p w14:paraId="2F7FB874" w14:textId="77777777" w:rsidR="0013536F" w:rsidRPr="00125B60" w:rsidRDefault="0013536F" w:rsidP="001353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939" w:type="dxa"/>
          </w:tcPr>
          <w:p w14:paraId="2AFE5C0E" w14:textId="677C8824" w:rsidR="0013536F" w:rsidRPr="00125B60" w:rsidRDefault="0013536F" w:rsidP="001353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13536F" w:rsidRPr="00F67AC1" w14:paraId="6A742A4D" w14:textId="62F86698" w:rsidTr="005333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</w:tcPr>
          <w:p w14:paraId="7976E320" w14:textId="77777777" w:rsidR="0013536F" w:rsidRPr="00125B60" w:rsidRDefault="0013536F" w:rsidP="0013536F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60F43F61" w14:textId="77777777" w:rsidR="0013536F" w:rsidRPr="00125B60" w:rsidRDefault="0013536F" w:rsidP="001353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81" w:type="dxa"/>
          </w:tcPr>
          <w:p w14:paraId="153056B7" w14:textId="77777777" w:rsidR="0013536F" w:rsidRPr="00125B60" w:rsidRDefault="0013536F" w:rsidP="001353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sdt>
          <w:sdtPr>
            <w:rPr>
              <w:sz w:val="18"/>
              <w:szCs w:val="18"/>
            </w:rPr>
            <w:id w:val="-1321964439"/>
            <w:placeholder>
              <w:docPart w:val="0458EA9D87BA425383A72CF300ECED05"/>
            </w:placeholder>
            <w:showingPlcHdr/>
            <w:comboBox>
              <w:listItem w:value="Velg et element."/>
              <w:listItem w:displayText="prosjektleder" w:value="prosjektleder"/>
              <w:listItem w:displayText="ansvarlig for kvalitetssikring" w:value="ansvarlig for kvalitetssikring"/>
              <w:listItem w:displayText="ansvarlig for opplæring" w:value="ansvarlig for opplæring"/>
              <w:listItem w:displayText="feltkoordinator" w:value="feltkoordinator"/>
            </w:comboBox>
          </w:sdtPr>
          <w:sdtEndPr/>
          <w:sdtContent>
            <w:tc>
              <w:tcPr>
                <w:tcW w:w="3764" w:type="dxa"/>
              </w:tcPr>
              <w:p w14:paraId="7A7B6239" w14:textId="297BDFC4" w:rsidR="0013536F" w:rsidRPr="00125B60" w:rsidRDefault="0013536F" w:rsidP="0013536F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18"/>
                    <w:szCs w:val="18"/>
                  </w:rPr>
                </w:pPr>
                <w:r w:rsidRPr="00DA7859">
                  <w:rPr>
                    <w:rStyle w:val="Plassholdertekst"/>
                    <w:rFonts w:eastAsiaTheme="minorHAnsi"/>
                  </w:rPr>
                  <w:t>Velg et element.</w:t>
                </w:r>
              </w:p>
            </w:tc>
          </w:sdtContent>
        </w:sdt>
        <w:tc>
          <w:tcPr>
            <w:tcW w:w="3295" w:type="dxa"/>
          </w:tcPr>
          <w:p w14:paraId="2D98FDE6" w14:textId="77777777" w:rsidR="0013536F" w:rsidRPr="00125B60" w:rsidRDefault="0013536F" w:rsidP="001353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939" w:type="dxa"/>
          </w:tcPr>
          <w:p w14:paraId="6E84D08C" w14:textId="198565A4" w:rsidR="0013536F" w:rsidRPr="00125B60" w:rsidRDefault="0013536F" w:rsidP="001353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13536F" w:rsidRPr="00F67AC1" w14:paraId="1679CA56" w14:textId="67284979" w:rsidTr="005333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</w:tcPr>
          <w:p w14:paraId="2827F1C6" w14:textId="77777777" w:rsidR="0013536F" w:rsidRPr="00125B60" w:rsidRDefault="0013536F" w:rsidP="0013536F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1F730A3B" w14:textId="77777777" w:rsidR="0013536F" w:rsidRPr="00125B60" w:rsidRDefault="0013536F" w:rsidP="001353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81" w:type="dxa"/>
          </w:tcPr>
          <w:p w14:paraId="1B5C2FFC" w14:textId="77777777" w:rsidR="0013536F" w:rsidRPr="00125B60" w:rsidRDefault="0013536F" w:rsidP="001353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sdt>
          <w:sdtPr>
            <w:rPr>
              <w:sz w:val="18"/>
              <w:szCs w:val="18"/>
            </w:rPr>
            <w:id w:val="570781682"/>
            <w:placeholder>
              <w:docPart w:val="7F7A92EE1E214E78971F355FECF63527"/>
            </w:placeholder>
            <w:showingPlcHdr/>
            <w:comboBox>
              <w:listItem w:value="Velg et element."/>
              <w:listItem w:displayText="prosjektleder" w:value="prosjektleder"/>
              <w:listItem w:displayText="ansvarlig for kvalitetssikring" w:value="ansvarlig for kvalitetssikring"/>
              <w:listItem w:displayText="ansvarlig for opplæring" w:value="ansvarlig for opplæring"/>
              <w:listItem w:displayText="feltkoordinator" w:value="feltkoordinator"/>
            </w:comboBox>
          </w:sdtPr>
          <w:sdtEndPr/>
          <w:sdtContent>
            <w:tc>
              <w:tcPr>
                <w:tcW w:w="3764" w:type="dxa"/>
              </w:tcPr>
              <w:p w14:paraId="3AA99304" w14:textId="75C31574" w:rsidR="0013536F" w:rsidRPr="00125B60" w:rsidRDefault="0013536F" w:rsidP="0013536F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18"/>
                    <w:szCs w:val="18"/>
                  </w:rPr>
                </w:pPr>
                <w:r w:rsidRPr="00DA7859">
                  <w:rPr>
                    <w:rStyle w:val="Plassholdertekst"/>
                    <w:rFonts w:eastAsiaTheme="minorHAnsi"/>
                  </w:rPr>
                  <w:t>Velg et element.</w:t>
                </w:r>
              </w:p>
            </w:tc>
          </w:sdtContent>
        </w:sdt>
        <w:tc>
          <w:tcPr>
            <w:tcW w:w="3295" w:type="dxa"/>
          </w:tcPr>
          <w:p w14:paraId="43C612E9" w14:textId="77777777" w:rsidR="0013536F" w:rsidRPr="00125B60" w:rsidRDefault="0013536F" w:rsidP="001353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939" w:type="dxa"/>
          </w:tcPr>
          <w:p w14:paraId="0F979AA6" w14:textId="58BF73B0" w:rsidR="0013536F" w:rsidRPr="00125B60" w:rsidRDefault="0013536F" w:rsidP="001353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13536F" w:rsidRPr="00F67AC1" w14:paraId="499F93DC" w14:textId="2ABE358A" w:rsidTr="005333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</w:tcPr>
          <w:p w14:paraId="7BB9A86D" w14:textId="77777777" w:rsidR="0013536F" w:rsidRPr="00125B60" w:rsidRDefault="0013536F" w:rsidP="0013536F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1C7F4C92" w14:textId="77777777" w:rsidR="0013536F" w:rsidRPr="00125B60" w:rsidRDefault="0013536F" w:rsidP="001353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81" w:type="dxa"/>
          </w:tcPr>
          <w:p w14:paraId="5AA930F7" w14:textId="77777777" w:rsidR="0013536F" w:rsidRPr="00125B60" w:rsidRDefault="0013536F" w:rsidP="001353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sdt>
          <w:sdtPr>
            <w:rPr>
              <w:sz w:val="18"/>
              <w:szCs w:val="18"/>
            </w:rPr>
            <w:id w:val="-2075494928"/>
            <w:placeholder>
              <w:docPart w:val="96FC170EF05049FC9221C61952C9EF08"/>
            </w:placeholder>
            <w:showingPlcHdr/>
            <w:comboBox>
              <w:listItem w:value="Velg et element."/>
              <w:listItem w:displayText="prosjektleder" w:value="prosjektleder"/>
              <w:listItem w:displayText="ansvarlig for kvalitetssikring" w:value="ansvarlig for kvalitetssikring"/>
              <w:listItem w:displayText="ansvarlig for opplæring" w:value="ansvarlig for opplæring"/>
              <w:listItem w:displayText="feltkoordinator" w:value="feltkoordinator"/>
            </w:comboBox>
          </w:sdtPr>
          <w:sdtEndPr/>
          <w:sdtContent>
            <w:tc>
              <w:tcPr>
                <w:tcW w:w="3764" w:type="dxa"/>
              </w:tcPr>
              <w:p w14:paraId="27C848DA" w14:textId="698DBD08" w:rsidR="0013536F" w:rsidRPr="00125B60" w:rsidRDefault="0013536F" w:rsidP="0013536F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18"/>
                    <w:szCs w:val="18"/>
                  </w:rPr>
                </w:pPr>
                <w:r w:rsidRPr="00DA7859">
                  <w:rPr>
                    <w:rStyle w:val="Plassholdertekst"/>
                    <w:rFonts w:eastAsiaTheme="minorHAnsi"/>
                  </w:rPr>
                  <w:t>Velg et element.</w:t>
                </w:r>
              </w:p>
            </w:tc>
          </w:sdtContent>
        </w:sdt>
        <w:tc>
          <w:tcPr>
            <w:tcW w:w="3295" w:type="dxa"/>
          </w:tcPr>
          <w:p w14:paraId="07B6999D" w14:textId="77777777" w:rsidR="0013536F" w:rsidRPr="00125B60" w:rsidRDefault="0013536F" w:rsidP="001353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939" w:type="dxa"/>
          </w:tcPr>
          <w:p w14:paraId="5E18C78C" w14:textId="6FCF888E" w:rsidR="0013536F" w:rsidRPr="00125B60" w:rsidRDefault="0013536F" w:rsidP="001353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13536F" w:rsidRPr="00F67AC1" w14:paraId="6E63B770" w14:textId="77777777" w:rsidTr="005333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</w:tcPr>
          <w:p w14:paraId="3220EAB1" w14:textId="77777777" w:rsidR="0013536F" w:rsidRPr="00125B60" w:rsidRDefault="0013536F" w:rsidP="0013536F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33D866DD" w14:textId="77777777" w:rsidR="0013536F" w:rsidRPr="00125B60" w:rsidRDefault="0013536F" w:rsidP="001353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81" w:type="dxa"/>
          </w:tcPr>
          <w:p w14:paraId="0FEEE89B" w14:textId="77777777" w:rsidR="0013536F" w:rsidRPr="00125B60" w:rsidRDefault="0013536F" w:rsidP="001353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sdt>
          <w:sdtPr>
            <w:rPr>
              <w:sz w:val="18"/>
              <w:szCs w:val="18"/>
            </w:rPr>
            <w:id w:val="-1437603759"/>
            <w:placeholder>
              <w:docPart w:val="F3CD3507501D40E18C0441BAB918C345"/>
            </w:placeholder>
            <w:showingPlcHdr/>
            <w:comboBox>
              <w:listItem w:value="Velg et element."/>
              <w:listItem w:displayText="prosjektleder" w:value="prosjektleder"/>
              <w:listItem w:displayText="ansvarlig for kvalitetssikring" w:value="ansvarlig for kvalitetssikring"/>
              <w:listItem w:displayText="ansvarlig for opplæring" w:value="ansvarlig for opplæring"/>
              <w:listItem w:displayText="feltkoordinator" w:value="feltkoordinator"/>
            </w:comboBox>
          </w:sdtPr>
          <w:sdtEndPr/>
          <w:sdtContent>
            <w:tc>
              <w:tcPr>
                <w:tcW w:w="3764" w:type="dxa"/>
              </w:tcPr>
              <w:p w14:paraId="5B5E3E40" w14:textId="6AB07885" w:rsidR="0013536F" w:rsidRDefault="0013536F" w:rsidP="0013536F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18"/>
                    <w:szCs w:val="18"/>
                  </w:rPr>
                </w:pPr>
                <w:r w:rsidRPr="00DA7859">
                  <w:rPr>
                    <w:rStyle w:val="Plassholdertekst"/>
                    <w:rFonts w:eastAsiaTheme="minorHAnsi"/>
                  </w:rPr>
                  <w:t>Velg et element.</w:t>
                </w:r>
              </w:p>
            </w:tc>
          </w:sdtContent>
        </w:sdt>
        <w:tc>
          <w:tcPr>
            <w:tcW w:w="3295" w:type="dxa"/>
          </w:tcPr>
          <w:p w14:paraId="49870314" w14:textId="77777777" w:rsidR="0013536F" w:rsidRPr="00125B60" w:rsidRDefault="0013536F" w:rsidP="001353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939" w:type="dxa"/>
          </w:tcPr>
          <w:p w14:paraId="5B8DEA55" w14:textId="77777777" w:rsidR="0013536F" w:rsidRPr="00125B60" w:rsidRDefault="0013536F" w:rsidP="001353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13536F" w:rsidRPr="00F67AC1" w14:paraId="23DB9D39" w14:textId="77777777" w:rsidTr="005333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</w:tcPr>
          <w:p w14:paraId="0281277F" w14:textId="77777777" w:rsidR="0013536F" w:rsidRPr="00125B60" w:rsidRDefault="0013536F" w:rsidP="0013536F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2FD4E484" w14:textId="77777777" w:rsidR="0013536F" w:rsidRPr="00125B60" w:rsidRDefault="0013536F" w:rsidP="001353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81" w:type="dxa"/>
          </w:tcPr>
          <w:p w14:paraId="154F6A55" w14:textId="77777777" w:rsidR="0013536F" w:rsidRPr="00125B60" w:rsidRDefault="0013536F" w:rsidP="001353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sdt>
          <w:sdtPr>
            <w:rPr>
              <w:sz w:val="18"/>
              <w:szCs w:val="18"/>
            </w:rPr>
            <w:id w:val="-1835758898"/>
            <w:placeholder>
              <w:docPart w:val="DDB35CB88AD34F50A70FA284E693C5A3"/>
            </w:placeholder>
            <w:showingPlcHdr/>
            <w:comboBox>
              <w:listItem w:value="Velg et element."/>
              <w:listItem w:displayText="prosjektleder" w:value="prosjektleder"/>
              <w:listItem w:displayText="ansvarlig for kvalitetssikring" w:value="ansvarlig for kvalitetssikring"/>
              <w:listItem w:displayText="ansvarlig for opplæring" w:value="ansvarlig for opplæring"/>
              <w:listItem w:displayText="feltkoordinator" w:value="feltkoordinator"/>
            </w:comboBox>
          </w:sdtPr>
          <w:sdtEndPr/>
          <w:sdtContent>
            <w:tc>
              <w:tcPr>
                <w:tcW w:w="3764" w:type="dxa"/>
              </w:tcPr>
              <w:p w14:paraId="22AF0936" w14:textId="2F8B7F7E" w:rsidR="0013536F" w:rsidRDefault="0013536F" w:rsidP="0013536F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18"/>
                    <w:szCs w:val="18"/>
                  </w:rPr>
                </w:pPr>
                <w:r w:rsidRPr="00DA7859">
                  <w:rPr>
                    <w:rStyle w:val="Plassholdertekst"/>
                    <w:rFonts w:eastAsiaTheme="minorHAnsi"/>
                  </w:rPr>
                  <w:t>Velg et element.</w:t>
                </w:r>
              </w:p>
            </w:tc>
          </w:sdtContent>
        </w:sdt>
        <w:tc>
          <w:tcPr>
            <w:tcW w:w="3295" w:type="dxa"/>
          </w:tcPr>
          <w:p w14:paraId="3001174A" w14:textId="77777777" w:rsidR="0013536F" w:rsidRPr="00125B60" w:rsidRDefault="0013536F" w:rsidP="001353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939" w:type="dxa"/>
          </w:tcPr>
          <w:p w14:paraId="34E72DFA" w14:textId="77777777" w:rsidR="0013536F" w:rsidRPr="00125B60" w:rsidRDefault="0013536F" w:rsidP="001353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13536F" w:rsidRPr="00F67AC1" w14:paraId="4DA61E09" w14:textId="77777777" w:rsidTr="005333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</w:tcPr>
          <w:p w14:paraId="3B2B5F89" w14:textId="77777777" w:rsidR="0013536F" w:rsidRPr="00125B60" w:rsidRDefault="0013536F" w:rsidP="0013536F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09FCDDB8" w14:textId="77777777" w:rsidR="0013536F" w:rsidRPr="00125B60" w:rsidRDefault="0013536F" w:rsidP="001353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81" w:type="dxa"/>
          </w:tcPr>
          <w:p w14:paraId="44D2923E" w14:textId="77777777" w:rsidR="0013536F" w:rsidRPr="00125B60" w:rsidRDefault="0013536F" w:rsidP="001353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sdt>
          <w:sdtPr>
            <w:rPr>
              <w:sz w:val="18"/>
              <w:szCs w:val="18"/>
            </w:rPr>
            <w:id w:val="-1463182237"/>
            <w:placeholder>
              <w:docPart w:val="010CA38C7BBB4B4AA895CA892543CE0E"/>
            </w:placeholder>
            <w:showingPlcHdr/>
            <w:comboBox>
              <w:listItem w:value="Velg et element."/>
              <w:listItem w:displayText="prosjektleder" w:value="prosjektleder"/>
              <w:listItem w:displayText="ansvarlig for kvalitetssikring" w:value="ansvarlig for kvalitetssikring"/>
              <w:listItem w:displayText="ansvarlig for opplæring" w:value="ansvarlig for opplæring"/>
              <w:listItem w:displayText="feltkoordinator" w:value="feltkoordinator"/>
            </w:comboBox>
          </w:sdtPr>
          <w:sdtEndPr/>
          <w:sdtContent>
            <w:tc>
              <w:tcPr>
                <w:tcW w:w="3764" w:type="dxa"/>
              </w:tcPr>
              <w:p w14:paraId="5D41296A" w14:textId="6C1FC765" w:rsidR="0013536F" w:rsidRDefault="0013536F" w:rsidP="0013536F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18"/>
                    <w:szCs w:val="18"/>
                  </w:rPr>
                </w:pPr>
                <w:r w:rsidRPr="00DA7859">
                  <w:rPr>
                    <w:rStyle w:val="Plassholdertekst"/>
                    <w:rFonts w:eastAsiaTheme="minorHAnsi"/>
                  </w:rPr>
                  <w:t>Velg et element.</w:t>
                </w:r>
              </w:p>
            </w:tc>
          </w:sdtContent>
        </w:sdt>
        <w:tc>
          <w:tcPr>
            <w:tcW w:w="3295" w:type="dxa"/>
          </w:tcPr>
          <w:p w14:paraId="27DEBFFF" w14:textId="77777777" w:rsidR="0013536F" w:rsidRPr="00125B60" w:rsidRDefault="0013536F" w:rsidP="001353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939" w:type="dxa"/>
          </w:tcPr>
          <w:p w14:paraId="2778501D" w14:textId="77777777" w:rsidR="0013536F" w:rsidRPr="00125B60" w:rsidRDefault="0013536F" w:rsidP="001353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13536F" w:rsidRPr="00F67AC1" w14:paraId="625CA393" w14:textId="77777777" w:rsidTr="005333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</w:tcPr>
          <w:p w14:paraId="78DB0D44" w14:textId="77777777" w:rsidR="0013536F" w:rsidRPr="00125B60" w:rsidRDefault="0013536F" w:rsidP="0013536F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0698ED48" w14:textId="77777777" w:rsidR="0013536F" w:rsidRPr="00125B60" w:rsidRDefault="0013536F" w:rsidP="001353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81" w:type="dxa"/>
          </w:tcPr>
          <w:p w14:paraId="33D39522" w14:textId="77777777" w:rsidR="0013536F" w:rsidRPr="00125B60" w:rsidRDefault="0013536F" w:rsidP="001353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sdt>
          <w:sdtPr>
            <w:rPr>
              <w:sz w:val="18"/>
              <w:szCs w:val="18"/>
            </w:rPr>
            <w:id w:val="-1658991034"/>
            <w:placeholder>
              <w:docPart w:val="EF0C89061D3342868C2675DB8F22CE51"/>
            </w:placeholder>
            <w:showingPlcHdr/>
            <w:comboBox>
              <w:listItem w:value="Velg et element."/>
              <w:listItem w:displayText="prosjektleder" w:value="prosjektleder"/>
              <w:listItem w:displayText="ansvarlig for kvalitetssikring" w:value="ansvarlig for kvalitetssikring"/>
              <w:listItem w:displayText="ansvarlig for opplæring" w:value="ansvarlig for opplæring"/>
              <w:listItem w:displayText="feltkoordinator" w:value="feltkoordinator"/>
            </w:comboBox>
          </w:sdtPr>
          <w:sdtEndPr/>
          <w:sdtContent>
            <w:tc>
              <w:tcPr>
                <w:tcW w:w="3764" w:type="dxa"/>
              </w:tcPr>
              <w:p w14:paraId="570D191C" w14:textId="5DEE1B84" w:rsidR="0013536F" w:rsidRDefault="0013536F" w:rsidP="0013536F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18"/>
                    <w:szCs w:val="18"/>
                  </w:rPr>
                </w:pPr>
                <w:r w:rsidRPr="00DA7859">
                  <w:rPr>
                    <w:rStyle w:val="Plassholdertekst"/>
                    <w:rFonts w:eastAsiaTheme="minorHAnsi"/>
                  </w:rPr>
                  <w:t>Velg et element.</w:t>
                </w:r>
              </w:p>
            </w:tc>
          </w:sdtContent>
        </w:sdt>
        <w:tc>
          <w:tcPr>
            <w:tcW w:w="3295" w:type="dxa"/>
          </w:tcPr>
          <w:p w14:paraId="2C892642" w14:textId="77777777" w:rsidR="0013536F" w:rsidRPr="00125B60" w:rsidRDefault="0013536F" w:rsidP="001353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939" w:type="dxa"/>
          </w:tcPr>
          <w:p w14:paraId="248D78B6" w14:textId="77777777" w:rsidR="0013536F" w:rsidRPr="00125B60" w:rsidRDefault="0013536F" w:rsidP="001353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13536F" w:rsidRPr="00F67AC1" w14:paraId="7F28246A" w14:textId="77777777" w:rsidTr="005333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</w:tcPr>
          <w:p w14:paraId="16FC26DB" w14:textId="77777777" w:rsidR="0013536F" w:rsidRPr="00125B60" w:rsidRDefault="0013536F" w:rsidP="0013536F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626B5AFA" w14:textId="77777777" w:rsidR="0013536F" w:rsidRPr="00125B60" w:rsidRDefault="0013536F" w:rsidP="001353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81" w:type="dxa"/>
          </w:tcPr>
          <w:p w14:paraId="4B8E043C" w14:textId="77777777" w:rsidR="0013536F" w:rsidRPr="00125B60" w:rsidRDefault="0013536F" w:rsidP="001353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sdt>
          <w:sdtPr>
            <w:rPr>
              <w:sz w:val="18"/>
              <w:szCs w:val="18"/>
            </w:rPr>
            <w:id w:val="1612939000"/>
            <w:placeholder>
              <w:docPart w:val="6A3480633EF942D6942D062F8760DBC2"/>
            </w:placeholder>
            <w:showingPlcHdr/>
            <w:comboBox>
              <w:listItem w:value="Velg et element."/>
              <w:listItem w:displayText="prosjektleder" w:value="prosjektleder"/>
              <w:listItem w:displayText="ansvarlig for kvalitetssikring" w:value="ansvarlig for kvalitetssikring"/>
              <w:listItem w:displayText="ansvarlig for opplæring" w:value="ansvarlig for opplæring"/>
              <w:listItem w:displayText="feltkoordinator" w:value="feltkoordinator"/>
            </w:comboBox>
          </w:sdtPr>
          <w:sdtEndPr/>
          <w:sdtContent>
            <w:tc>
              <w:tcPr>
                <w:tcW w:w="3764" w:type="dxa"/>
              </w:tcPr>
              <w:p w14:paraId="22453C5A" w14:textId="29C31C49" w:rsidR="0013536F" w:rsidRDefault="0013536F" w:rsidP="0013536F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18"/>
                    <w:szCs w:val="18"/>
                  </w:rPr>
                </w:pPr>
                <w:r w:rsidRPr="00DA7859">
                  <w:rPr>
                    <w:rStyle w:val="Plassholdertekst"/>
                    <w:rFonts w:eastAsiaTheme="minorHAnsi"/>
                  </w:rPr>
                  <w:t>Velg et element.</w:t>
                </w:r>
              </w:p>
            </w:tc>
          </w:sdtContent>
        </w:sdt>
        <w:tc>
          <w:tcPr>
            <w:tcW w:w="3295" w:type="dxa"/>
          </w:tcPr>
          <w:p w14:paraId="55291845" w14:textId="77777777" w:rsidR="0013536F" w:rsidRPr="00125B60" w:rsidRDefault="0013536F" w:rsidP="001353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939" w:type="dxa"/>
          </w:tcPr>
          <w:p w14:paraId="2494E529" w14:textId="77777777" w:rsidR="0013536F" w:rsidRPr="00125B60" w:rsidRDefault="0013536F" w:rsidP="001353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13536F" w:rsidRPr="00F67AC1" w14:paraId="1964C93D" w14:textId="77777777" w:rsidTr="005333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</w:tcPr>
          <w:p w14:paraId="420A047F" w14:textId="77777777" w:rsidR="0013536F" w:rsidRPr="00125B60" w:rsidRDefault="0013536F" w:rsidP="0013536F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155B5E12" w14:textId="77777777" w:rsidR="0013536F" w:rsidRPr="00125B60" w:rsidRDefault="0013536F" w:rsidP="001353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81" w:type="dxa"/>
          </w:tcPr>
          <w:p w14:paraId="6D349B86" w14:textId="77777777" w:rsidR="0013536F" w:rsidRPr="00125B60" w:rsidRDefault="0013536F" w:rsidP="001353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sdt>
          <w:sdtPr>
            <w:rPr>
              <w:sz w:val="18"/>
              <w:szCs w:val="18"/>
            </w:rPr>
            <w:id w:val="-389261334"/>
            <w:placeholder>
              <w:docPart w:val="6641540F2A0B408595B5D04D3254DB37"/>
            </w:placeholder>
            <w:showingPlcHdr/>
            <w:comboBox>
              <w:listItem w:value="Velg et element."/>
              <w:listItem w:displayText="prosjektleder" w:value="prosjektleder"/>
              <w:listItem w:displayText="ansvarlig for kvalitetssikring" w:value="ansvarlig for kvalitetssikring"/>
              <w:listItem w:displayText="ansvarlig for opplæring" w:value="ansvarlig for opplæring"/>
              <w:listItem w:displayText="feltkoordinator" w:value="feltkoordinator"/>
            </w:comboBox>
          </w:sdtPr>
          <w:sdtEndPr/>
          <w:sdtContent>
            <w:tc>
              <w:tcPr>
                <w:tcW w:w="3764" w:type="dxa"/>
              </w:tcPr>
              <w:p w14:paraId="163F4C5B" w14:textId="068DB601" w:rsidR="0013536F" w:rsidRDefault="0013536F" w:rsidP="0013536F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18"/>
                    <w:szCs w:val="18"/>
                  </w:rPr>
                </w:pPr>
                <w:r w:rsidRPr="00DA7859">
                  <w:rPr>
                    <w:rStyle w:val="Plassholdertekst"/>
                    <w:rFonts w:eastAsiaTheme="minorHAnsi"/>
                  </w:rPr>
                  <w:t>Velg et element.</w:t>
                </w:r>
              </w:p>
            </w:tc>
          </w:sdtContent>
        </w:sdt>
        <w:tc>
          <w:tcPr>
            <w:tcW w:w="3295" w:type="dxa"/>
          </w:tcPr>
          <w:p w14:paraId="15610F76" w14:textId="77777777" w:rsidR="0013536F" w:rsidRPr="00125B60" w:rsidRDefault="0013536F" w:rsidP="001353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939" w:type="dxa"/>
          </w:tcPr>
          <w:p w14:paraId="479AD185" w14:textId="77777777" w:rsidR="0013536F" w:rsidRPr="00125B60" w:rsidRDefault="0013536F" w:rsidP="001353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13536F" w:rsidRPr="00F67AC1" w14:paraId="2CEC9014" w14:textId="77777777" w:rsidTr="005333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</w:tcPr>
          <w:p w14:paraId="51F46583" w14:textId="77777777" w:rsidR="0013536F" w:rsidRPr="00125B60" w:rsidRDefault="0013536F" w:rsidP="0013536F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27E732A6" w14:textId="77777777" w:rsidR="0013536F" w:rsidRPr="00125B60" w:rsidRDefault="0013536F" w:rsidP="001353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81" w:type="dxa"/>
          </w:tcPr>
          <w:p w14:paraId="6B8EDEE5" w14:textId="77777777" w:rsidR="0013536F" w:rsidRPr="00125B60" w:rsidRDefault="0013536F" w:rsidP="001353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sdt>
          <w:sdtPr>
            <w:rPr>
              <w:sz w:val="18"/>
              <w:szCs w:val="18"/>
            </w:rPr>
            <w:id w:val="-1703939260"/>
            <w:placeholder>
              <w:docPart w:val="87A273E818C1490B8996F483FA5DA399"/>
            </w:placeholder>
            <w:showingPlcHdr/>
            <w:comboBox>
              <w:listItem w:value="Velg et element."/>
              <w:listItem w:displayText="prosjektleder" w:value="prosjektleder"/>
              <w:listItem w:displayText="ansvarlig for kvalitetssikring" w:value="ansvarlig for kvalitetssikring"/>
              <w:listItem w:displayText="ansvarlig for opplæring" w:value="ansvarlig for opplæring"/>
              <w:listItem w:displayText="feltkoordinator" w:value="feltkoordinator"/>
            </w:comboBox>
          </w:sdtPr>
          <w:sdtEndPr/>
          <w:sdtContent>
            <w:tc>
              <w:tcPr>
                <w:tcW w:w="3764" w:type="dxa"/>
              </w:tcPr>
              <w:p w14:paraId="6309FA2A" w14:textId="6C1DE497" w:rsidR="0013536F" w:rsidRDefault="0013536F" w:rsidP="0013536F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18"/>
                    <w:szCs w:val="18"/>
                  </w:rPr>
                </w:pPr>
                <w:r w:rsidRPr="00DA7859">
                  <w:rPr>
                    <w:rStyle w:val="Plassholdertekst"/>
                    <w:rFonts w:eastAsiaTheme="minorHAnsi"/>
                  </w:rPr>
                  <w:t>Velg et element.</w:t>
                </w:r>
              </w:p>
            </w:tc>
          </w:sdtContent>
        </w:sdt>
        <w:tc>
          <w:tcPr>
            <w:tcW w:w="3295" w:type="dxa"/>
          </w:tcPr>
          <w:p w14:paraId="10CF0A95" w14:textId="77777777" w:rsidR="0013536F" w:rsidRPr="00125B60" w:rsidRDefault="0013536F" w:rsidP="001353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939" w:type="dxa"/>
          </w:tcPr>
          <w:p w14:paraId="71D5AA20" w14:textId="77777777" w:rsidR="0013536F" w:rsidRPr="00125B60" w:rsidRDefault="0013536F" w:rsidP="001353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13536F" w:rsidRPr="00F67AC1" w14:paraId="2E073FA5" w14:textId="77777777" w:rsidTr="005333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</w:tcPr>
          <w:p w14:paraId="0A600BE3" w14:textId="77777777" w:rsidR="0013536F" w:rsidRPr="00125B60" w:rsidRDefault="0013536F" w:rsidP="0013536F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21B4B4EB" w14:textId="77777777" w:rsidR="0013536F" w:rsidRPr="00125B60" w:rsidRDefault="0013536F" w:rsidP="001353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81" w:type="dxa"/>
          </w:tcPr>
          <w:p w14:paraId="2C8D70B7" w14:textId="77777777" w:rsidR="0013536F" w:rsidRPr="00125B60" w:rsidRDefault="0013536F" w:rsidP="001353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sdt>
          <w:sdtPr>
            <w:rPr>
              <w:sz w:val="18"/>
              <w:szCs w:val="18"/>
            </w:rPr>
            <w:id w:val="-113830956"/>
            <w:placeholder>
              <w:docPart w:val="4EBAF993DF9444B9BB4DCE9B42CE2260"/>
            </w:placeholder>
            <w:showingPlcHdr/>
            <w:comboBox>
              <w:listItem w:value="Velg et element."/>
              <w:listItem w:displayText="prosjektleder" w:value="prosjektleder"/>
              <w:listItem w:displayText="ansvarlig for kvalitetssikring" w:value="ansvarlig for kvalitetssikring"/>
              <w:listItem w:displayText="ansvarlig for opplæring" w:value="ansvarlig for opplæring"/>
              <w:listItem w:displayText="feltkoordinator" w:value="feltkoordinator"/>
            </w:comboBox>
          </w:sdtPr>
          <w:sdtEndPr/>
          <w:sdtContent>
            <w:tc>
              <w:tcPr>
                <w:tcW w:w="3764" w:type="dxa"/>
              </w:tcPr>
              <w:p w14:paraId="4929F20C" w14:textId="73A97673" w:rsidR="0013536F" w:rsidRDefault="0013536F" w:rsidP="0013536F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18"/>
                    <w:szCs w:val="18"/>
                  </w:rPr>
                </w:pPr>
                <w:r w:rsidRPr="00DA7859">
                  <w:rPr>
                    <w:rStyle w:val="Plassholdertekst"/>
                    <w:rFonts w:eastAsiaTheme="minorHAnsi"/>
                  </w:rPr>
                  <w:t>Velg et element.</w:t>
                </w:r>
              </w:p>
            </w:tc>
          </w:sdtContent>
        </w:sdt>
        <w:tc>
          <w:tcPr>
            <w:tcW w:w="3295" w:type="dxa"/>
          </w:tcPr>
          <w:p w14:paraId="6937A0D5" w14:textId="77777777" w:rsidR="0013536F" w:rsidRPr="00125B60" w:rsidRDefault="0013536F" w:rsidP="001353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939" w:type="dxa"/>
          </w:tcPr>
          <w:p w14:paraId="1621E97E" w14:textId="77777777" w:rsidR="0013536F" w:rsidRPr="00125B60" w:rsidRDefault="0013536F" w:rsidP="001353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13536F" w:rsidRPr="00F67AC1" w14:paraId="57EA5731" w14:textId="77777777" w:rsidTr="005333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</w:tcPr>
          <w:p w14:paraId="6721719C" w14:textId="77777777" w:rsidR="0013536F" w:rsidRPr="00125B60" w:rsidRDefault="0013536F" w:rsidP="0013536F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09105141" w14:textId="77777777" w:rsidR="0013536F" w:rsidRPr="00125B60" w:rsidRDefault="0013536F" w:rsidP="001353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81" w:type="dxa"/>
          </w:tcPr>
          <w:p w14:paraId="5209ED73" w14:textId="77777777" w:rsidR="0013536F" w:rsidRPr="00125B60" w:rsidRDefault="0013536F" w:rsidP="001353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sdt>
          <w:sdtPr>
            <w:rPr>
              <w:sz w:val="18"/>
              <w:szCs w:val="18"/>
            </w:rPr>
            <w:id w:val="-1826040552"/>
            <w:placeholder>
              <w:docPart w:val="368523B8FF4748C792AF46E6F3606FF4"/>
            </w:placeholder>
            <w:showingPlcHdr/>
            <w:comboBox>
              <w:listItem w:value="Velg et element."/>
              <w:listItem w:displayText="prosjektleder" w:value="prosjektleder"/>
              <w:listItem w:displayText="ansvarlig for kvalitetssikring" w:value="ansvarlig for kvalitetssikring"/>
              <w:listItem w:displayText="ansvarlig for opplæring" w:value="ansvarlig for opplæring"/>
              <w:listItem w:displayText="feltkoordinator" w:value="feltkoordinator"/>
            </w:comboBox>
          </w:sdtPr>
          <w:sdtEndPr/>
          <w:sdtContent>
            <w:tc>
              <w:tcPr>
                <w:tcW w:w="3764" w:type="dxa"/>
              </w:tcPr>
              <w:p w14:paraId="61E72F84" w14:textId="295961FD" w:rsidR="0013536F" w:rsidRDefault="0013536F" w:rsidP="0013536F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18"/>
                    <w:szCs w:val="18"/>
                  </w:rPr>
                </w:pPr>
                <w:r w:rsidRPr="00DA7859">
                  <w:rPr>
                    <w:rStyle w:val="Plassholdertekst"/>
                    <w:rFonts w:eastAsiaTheme="minorHAnsi"/>
                  </w:rPr>
                  <w:t>Velg et element.</w:t>
                </w:r>
              </w:p>
            </w:tc>
          </w:sdtContent>
        </w:sdt>
        <w:tc>
          <w:tcPr>
            <w:tcW w:w="3295" w:type="dxa"/>
          </w:tcPr>
          <w:p w14:paraId="7D16B384" w14:textId="77777777" w:rsidR="0013536F" w:rsidRPr="00125B60" w:rsidRDefault="0013536F" w:rsidP="001353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939" w:type="dxa"/>
          </w:tcPr>
          <w:p w14:paraId="6AF1C39D" w14:textId="77777777" w:rsidR="0013536F" w:rsidRPr="00125B60" w:rsidRDefault="0013536F" w:rsidP="001353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13536F" w:rsidRPr="00F67AC1" w14:paraId="3211FCCB" w14:textId="77777777" w:rsidTr="005333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</w:tcPr>
          <w:p w14:paraId="541FE810" w14:textId="77777777" w:rsidR="0013536F" w:rsidRPr="00125B60" w:rsidRDefault="0013536F" w:rsidP="0013536F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671691EA" w14:textId="77777777" w:rsidR="0013536F" w:rsidRPr="00125B60" w:rsidRDefault="0013536F" w:rsidP="001353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81" w:type="dxa"/>
          </w:tcPr>
          <w:p w14:paraId="67E8B19F" w14:textId="77777777" w:rsidR="0013536F" w:rsidRPr="00125B60" w:rsidRDefault="0013536F" w:rsidP="001353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sdt>
          <w:sdtPr>
            <w:rPr>
              <w:sz w:val="18"/>
              <w:szCs w:val="18"/>
            </w:rPr>
            <w:id w:val="-1292355557"/>
            <w:placeholder>
              <w:docPart w:val="5B16D323354B4D81B65AE94066C357BF"/>
            </w:placeholder>
            <w:showingPlcHdr/>
            <w:comboBox>
              <w:listItem w:value="Velg et element."/>
              <w:listItem w:displayText="prosjektleder" w:value="prosjektleder"/>
              <w:listItem w:displayText="ansvarlig for kvalitetssikring" w:value="ansvarlig for kvalitetssikring"/>
              <w:listItem w:displayText="ansvarlig for opplæring" w:value="ansvarlig for opplæring"/>
              <w:listItem w:displayText="feltkoordinator" w:value="feltkoordinator"/>
            </w:comboBox>
          </w:sdtPr>
          <w:sdtEndPr/>
          <w:sdtContent>
            <w:tc>
              <w:tcPr>
                <w:tcW w:w="3764" w:type="dxa"/>
              </w:tcPr>
              <w:p w14:paraId="64F30504" w14:textId="5A8F9BED" w:rsidR="0013536F" w:rsidRDefault="0013536F" w:rsidP="0013536F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18"/>
                    <w:szCs w:val="18"/>
                  </w:rPr>
                </w:pPr>
                <w:r w:rsidRPr="00DA7859">
                  <w:rPr>
                    <w:rStyle w:val="Plassholdertekst"/>
                    <w:rFonts w:eastAsiaTheme="minorHAnsi"/>
                  </w:rPr>
                  <w:t>Velg et element.</w:t>
                </w:r>
              </w:p>
            </w:tc>
          </w:sdtContent>
        </w:sdt>
        <w:tc>
          <w:tcPr>
            <w:tcW w:w="3295" w:type="dxa"/>
          </w:tcPr>
          <w:p w14:paraId="5A1445A4" w14:textId="77777777" w:rsidR="0013536F" w:rsidRPr="00125B60" w:rsidRDefault="0013536F" w:rsidP="001353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939" w:type="dxa"/>
          </w:tcPr>
          <w:p w14:paraId="56C08097" w14:textId="77777777" w:rsidR="0013536F" w:rsidRPr="00125B60" w:rsidRDefault="0013536F" w:rsidP="001353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13536F" w:rsidRPr="00F67AC1" w14:paraId="38585B60" w14:textId="77777777" w:rsidTr="005333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</w:tcPr>
          <w:p w14:paraId="771BCCB6" w14:textId="77777777" w:rsidR="0013536F" w:rsidRPr="00125B60" w:rsidRDefault="0013536F" w:rsidP="0013536F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00896193" w14:textId="77777777" w:rsidR="0013536F" w:rsidRPr="00125B60" w:rsidRDefault="0013536F" w:rsidP="001353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81" w:type="dxa"/>
          </w:tcPr>
          <w:p w14:paraId="3170F6D5" w14:textId="77777777" w:rsidR="0013536F" w:rsidRPr="00125B60" w:rsidRDefault="0013536F" w:rsidP="001353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sdt>
          <w:sdtPr>
            <w:rPr>
              <w:sz w:val="18"/>
              <w:szCs w:val="18"/>
            </w:rPr>
            <w:id w:val="-746953036"/>
            <w:placeholder>
              <w:docPart w:val="644B27B0902840C3BB9F9C09DE714B44"/>
            </w:placeholder>
            <w:showingPlcHdr/>
            <w:comboBox>
              <w:listItem w:value="Velg et element."/>
              <w:listItem w:displayText="prosjektleder" w:value="prosjektleder"/>
              <w:listItem w:displayText="ansvarlig for kvalitetssikring" w:value="ansvarlig for kvalitetssikring"/>
              <w:listItem w:displayText="ansvarlig for opplæring" w:value="ansvarlig for opplæring"/>
              <w:listItem w:displayText="feltkoordinator" w:value="feltkoordinator"/>
            </w:comboBox>
          </w:sdtPr>
          <w:sdtEndPr/>
          <w:sdtContent>
            <w:tc>
              <w:tcPr>
                <w:tcW w:w="3764" w:type="dxa"/>
              </w:tcPr>
              <w:p w14:paraId="55BA0639" w14:textId="30D921B2" w:rsidR="0013536F" w:rsidRDefault="0013536F" w:rsidP="0013536F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18"/>
                    <w:szCs w:val="18"/>
                  </w:rPr>
                </w:pPr>
                <w:r w:rsidRPr="00DA7859">
                  <w:rPr>
                    <w:rStyle w:val="Plassholdertekst"/>
                    <w:rFonts w:eastAsiaTheme="minorHAnsi"/>
                  </w:rPr>
                  <w:t>Velg et element.</w:t>
                </w:r>
              </w:p>
            </w:tc>
          </w:sdtContent>
        </w:sdt>
        <w:tc>
          <w:tcPr>
            <w:tcW w:w="3295" w:type="dxa"/>
          </w:tcPr>
          <w:p w14:paraId="5C8D8A91" w14:textId="77777777" w:rsidR="0013536F" w:rsidRPr="00125B60" w:rsidRDefault="0013536F" w:rsidP="001353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939" w:type="dxa"/>
          </w:tcPr>
          <w:p w14:paraId="3D09B458" w14:textId="77777777" w:rsidR="0013536F" w:rsidRPr="00125B60" w:rsidRDefault="0013536F" w:rsidP="001353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13536F" w:rsidRPr="00F67AC1" w14:paraId="3083E54E" w14:textId="77777777" w:rsidTr="005333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</w:tcPr>
          <w:p w14:paraId="30B64FB0" w14:textId="77777777" w:rsidR="0013536F" w:rsidRPr="00125B60" w:rsidRDefault="0013536F" w:rsidP="0013536F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5D1BD64C" w14:textId="77777777" w:rsidR="0013536F" w:rsidRPr="00125B60" w:rsidRDefault="0013536F" w:rsidP="001353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81" w:type="dxa"/>
          </w:tcPr>
          <w:p w14:paraId="0FF906C4" w14:textId="77777777" w:rsidR="0013536F" w:rsidRPr="00125B60" w:rsidRDefault="0013536F" w:rsidP="001353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sdt>
          <w:sdtPr>
            <w:rPr>
              <w:sz w:val="18"/>
              <w:szCs w:val="18"/>
            </w:rPr>
            <w:id w:val="1558746205"/>
            <w:placeholder>
              <w:docPart w:val="06A57E464DE943E4A4449B9DF8854635"/>
            </w:placeholder>
            <w:showingPlcHdr/>
            <w:comboBox>
              <w:listItem w:value="Velg et element."/>
              <w:listItem w:displayText="prosjektleder" w:value="prosjektleder"/>
              <w:listItem w:displayText="ansvarlig for kvalitetssikring" w:value="ansvarlig for kvalitetssikring"/>
              <w:listItem w:displayText="ansvarlig for opplæring" w:value="ansvarlig for opplæring"/>
              <w:listItem w:displayText="feltkoordinator" w:value="feltkoordinator"/>
            </w:comboBox>
          </w:sdtPr>
          <w:sdtEndPr/>
          <w:sdtContent>
            <w:tc>
              <w:tcPr>
                <w:tcW w:w="3764" w:type="dxa"/>
              </w:tcPr>
              <w:p w14:paraId="5F8548EB" w14:textId="0174945E" w:rsidR="0013536F" w:rsidRDefault="0013536F" w:rsidP="0013536F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18"/>
                    <w:szCs w:val="18"/>
                  </w:rPr>
                </w:pPr>
                <w:r w:rsidRPr="00DA7859">
                  <w:rPr>
                    <w:rStyle w:val="Plassholdertekst"/>
                    <w:rFonts w:eastAsiaTheme="minorHAnsi"/>
                  </w:rPr>
                  <w:t>Velg et element.</w:t>
                </w:r>
              </w:p>
            </w:tc>
          </w:sdtContent>
        </w:sdt>
        <w:tc>
          <w:tcPr>
            <w:tcW w:w="3295" w:type="dxa"/>
          </w:tcPr>
          <w:p w14:paraId="174B56A9" w14:textId="77777777" w:rsidR="0013536F" w:rsidRPr="00125B60" w:rsidRDefault="0013536F" w:rsidP="001353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939" w:type="dxa"/>
          </w:tcPr>
          <w:p w14:paraId="40484B77" w14:textId="77777777" w:rsidR="0013536F" w:rsidRPr="00125B60" w:rsidRDefault="0013536F" w:rsidP="001353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13536F" w:rsidRPr="00F67AC1" w14:paraId="680E693F" w14:textId="77777777" w:rsidTr="005333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</w:tcPr>
          <w:p w14:paraId="28103AE2" w14:textId="77777777" w:rsidR="0013536F" w:rsidRPr="00125B60" w:rsidRDefault="0013536F" w:rsidP="0013536F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11AFA767" w14:textId="77777777" w:rsidR="0013536F" w:rsidRPr="00125B60" w:rsidRDefault="0013536F" w:rsidP="001353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81" w:type="dxa"/>
          </w:tcPr>
          <w:p w14:paraId="1AB5CFD8" w14:textId="77777777" w:rsidR="0013536F" w:rsidRPr="00125B60" w:rsidRDefault="0013536F" w:rsidP="001353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sdt>
          <w:sdtPr>
            <w:rPr>
              <w:sz w:val="18"/>
              <w:szCs w:val="18"/>
            </w:rPr>
            <w:id w:val="-1811388106"/>
            <w:placeholder>
              <w:docPart w:val="2AAA03C82FB4446884887BA5E8B5E771"/>
            </w:placeholder>
            <w:showingPlcHdr/>
            <w:comboBox>
              <w:listItem w:value="Velg et element."/>
              <w:listItem w:displayText="prosjektleder" w:value="prosjektleder"/>
              <w:listItem w:displayText="ansvarlig for kvalitetssikring" w:value="ansvarlig for kvalitetssikring"/>
              <w:listItem w:displayText="ansvarlig for opplæring" w:value="ansvarlig for opplæring"/>
              <w:listItem w:displayText="feltkoordinator" w:value="feltkoordinator"/>
            </w:comboBox>
          </w:sdtPr>
          <w:sdtEndPr/>
          <w:sdtContent>
            <w:tc>
              <w:tcPr>
                <w:tcW w:w="3764" w:type="dxa"/>
              </w:tcPr>
              <w:p w14:paraId="4BF35880" w14:textId="489CA823" w:rsidR="0013536F" w:rsidRDefault="0013536F" w:rsidP="0013536F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18"/>
                    <w:szCs w:val="18"/>
                  </w:rPr>
                </w:pPr>
                <w:r w:rsidRPr="00DA7859">
                  <w:rPr>
                    <w:rStyle w:val="Plassholdertekst"/>
                    <w:rFonts w:eastAsiaTheme="minorHAnsi"/>
                  </w:rPr>
                  <w:t>Velg et element.</w:t>
                </w:r>
              </w:p>
            </w:tc>
          </w:sdtContent>
        </w:sdt>
        <w:tc>
          <w:tcPr>
            <w:tcW w:w="3295" w:type="dxa"/>
          </w:tcPr>
          <w:p w14:paraId="519707D5" w14:textId="77777777" w:rsidR="0013536F" w:rsidRPr="00125B60" w:rsidRDefault="0013536F" w:rsidP="001353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939" w:type="dxa"/>
          </w:tcPr>
          <w:p w14:paraId="2A144E59" w14:textId="77777777" w:rsidR="0013536F" w:rsidRPr="00125B60" w:rsidRDefault="0013536F" w:rsidP="001353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13536F" w:rsidRPr="00F67AC1" w14:paraId="597EA71A" w14:textId="77777777" w:rsidTr="005333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</w:tcPr>
          <w:p w14:paraId="0BE88994" w14:textId="77777777" w:rsidR="0013536F" w:rsidRPr="00125B60" w:rsidRDefault="0013536F" w:rsidP="0013536F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72F2B79F" w14:textId="77777777" w:rsidR="0013536F" w:rsidRPr="00125B60" w:rsidRDefault="0013536F" w:rsidP="001353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81" w:type="dxa"/>
          </w:tcPr>
          <w:p w14:paraId="647B4C31" w14:textId="77777777" w:rsidR="0013536F" w:rsidRPr="00125B60" w:rsidRDefault="0013536F" w:rsidP="001353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sdt>
          <w:sdtPr>
            <w:rPr>
              <w:sz w:val="18"/>
              <w:szCs w:val="18"/>
            </w:rPr>
            <w:id w:val="-1730375027"/>
            <w:placeholder>
              <w:docPart w:val="293F1B386D8F4E24B95C3048D5F9ACF2"/>
            </w:placeholder>
            <w:showingPlcHdr/>
            <w:comboBox>
              <w:listItem w:value="Velg et element."/>
              <w:listItem w:displayText="prosjektleder" w:value="prosjektleder"/>
              <w:listItem w:displayText="ansvarlig for kvalitetssikring" w:value="ansvarlig for kvalitetssikring"/>
              <w:listItem w:displayText="ansvarlig for opplæring" w:value="ansvarlig for opplæring"/>
              <w:listItem w:displayText="feltkoordinator" w:value="feltkoordinator"/>
            </w:comboBox>
          </w:sdtPr>
          <w:sdtEndPr/>
          <w:sdtContent>
            <w:tc>
              <w:tcPr>
                <w:tcW w:w="3764" w:type="dxa"/>
              </w:tcPr>
              <w:p w14:paraId="6926D056" w14:textId="4B151D2B" w:rsidR="0013536F" w:rsidRDefault="0013536F" w:rsidP="0013536F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18"/>
                    <w:szCs w:val="18"/>
                  </w:rPr>
                </w:pPr>
                <w:r w:rsidRPr="00DA7859">
                  <w:rPr>
                    <w:rStyle w:val="Plassholdertekst"/>
                    <w:rFonts w:eastAsiaTheme="minorHAnsi"/>
                  </w:rPr>
                  <w:t>Velg et element.</w:t>
                </w:r>
              </w:p>
            </w:tc>
          </w:sdtContent>
        </w:sdt>
        <w:tc>
          <w:tcPr>
            <w:tcW w:w="3295" w:type="dxa"/>
          </w:tcPr>
          <w:p w14:paraId="11135999" w14:textId="77777777" w:rsidR="0013536F" w:rsidRPr="00125B60" w:rsidRDefault="0013536F" w:rsidP="001353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939" w:type="dxa"/>
          </w:tcPr>
          <w:p w14:paraId="2E60FAB4" w14:textId="77777777" w:rsidR="0013536F" w:rsidRPr="00125B60" w:rsidRDefault="0013536F" w:rsidP="001353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13536F" w:rsidRPr="00F67AC1" w14:paraId="389A8210" w14:textId="77777777" w:rsidTr="005333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</w:tcPr>
          <w:p w14:paraId="6ADD76DF" w14:textId="77777777" w:rsidR="0013536F" w:rsidRPr="00125B60" w:rsidRDefault="0013536F" w:rsidP="0013536F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4D262E77" w14:textId="77777777" w:rsidR="0013536F" w:rsidRPr="00125B60" w:rsidRDefault="0013536F" w:rsidP="001353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81" w:type="dxa"/>
          </w:tcPr>
          <w:p w14:paraId="4CD162F9" w14:textId="77777777" w:rsidR="0013536F" w:rsidRPr="00125B60" w:rsidRDefault="0013536F" w:rsidP="001353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sdt>
          <w:sdtPr>
            <w:rPr>
              <w:sz w:val="18"/>
              <w:szCs w:val="18"/>
            </w:rPr>
            <w:id w:val="1509326266"/>
            <w:placeholder>
              <w:docPart w:val="E04501750782467697FF2D07525069E8"/>
            </w:placeholder>
            <w:showingPlcHdr/>
            <w:comboBox>
              <w:listItem w:value="Velg et element."/>
              <w:listItem w:displayText="prosjektleder" w:value="prosjektleder"/>
              <w:listItem w:displayText="ansvarlig for kvalitetssikring" w:value="ansvarlig for kvalitetssikring"/>
              <w:listItem w:displayText="ansvarlig for opplæring" w:value="ansvarlig for opplæring"/>
              <w:listItem w:displayText="feltkoordinator" w:value="feltkoordinator"/>
            </w:comboBox>
          </w:sdtPr>
          <w:sdtEndPr/>
          <w:sdtContent>
            <w:tc>
              <w:tcPr>
                <w:tcW w:w="3764" w:type="dxa"/>
              </w:tcPr>
              <w:p w14:paraId="17CEB8D6" w14:textId="4F6D74A7" w:rsidR="0013536F" w:rsidRDefault="0013536F" w:rsidP="0013536F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18"/>
                    <w:szCs w:val="18"/>
                  </w:rPr>
                </w:pPr>
                <w:r w:rsidRPr="00DA7859">
                  <w:rPr>
                    <w:rStyle w:val="Plassholdertekst"/>
                    <w:rFonts w:eastAsiaTheme="minorHAnsi"/>
                  </w:rPr>
                  <w:t>Velg et element.</w:t>
                </w:r>
              </w:p>
            </w:tc>
          </w:sdtContent>
        </w:sdt>
        <w:tc>
          <w:tcPr>
            <w:tcW w:w="3295" w:type="dxa"/>
          </w:tcPr>
          <w:p w14:paraId="70959D11" w14:textId="77777777" w:rsidR="0013536F" w:rsidRPr="00125B60" w:rsidRDefault="0013536F" w:rsidP="001353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939" w:type="dxa"/>
          </w:tcPr>
          <w:p w14:paraId="36B77F46" w14:textId="77777777" w:rsidR="0013536F" w:rsidRPr="00125B60" w:rsidRDefault="0013536F" w:rsidP="001353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13536F" w:rsidRPr="00F67AC1" w14:paraId="467C29F6" w14:textId="77777777" w:rsidTr="005333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</w:tcPr>
          <w:p w14:paraId="1A7C6D4A" w14:textId="77777777" w:rsidR="0013536F" w:rsidRPr="00125B60" w:rsidRDefault="0013536F" w:rsidP="0013536F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327982AE" w14:textId="77777777" w:rsidR="0013536F" w:rsidRPr="00125B60" w:rsidRDefault="0013536F" w:rsidP="001353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81" w:type="dxa"/>
          </w:tcPr>
          <w:p w14:paraId="7A971C08" w14:textId="77777777" w:rsidR="0013536F" w:rsidRPr="00125B60" w:rsidRDefault="0013536F" w:rsidP="001353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sdt>
          <w:sdtPr>
            <w:rPr>
              <w:sz w:val="18"/>
              <w:szCs w:val="18"/>
            </w:rPr>
            <w:id w:val="384604238"/>
            <w:placeholder>
              <w:docPart w:val="A200A4C8BB54463FB4159261DD3B142C"/>
            </w:placeholder>
            <w:showingPlcHdr/>
            <w:comboBox>
              <w:listItem w:value="Velg et element."/>
              <w:listItem w:displayText="prosjektleder" w:value="prosjektleder"/>
              <w:listItem w:displayText="ansvarlig for kvalitetssikring" w:value="ansvarlig for kvalitetssikring"/>
              <w:listItem w:displayText="ansvarlig for opplæring" w:value="ansvarlig for opplæring"/>
              <w:listItem w:displayText="feltkoordinator" w:value="feltkoordinator"/>
            </w:comboBox>
          </w:sdtPr>
          <w:sdtEndPr/>
          <w:sdtContent>
            <w:tc>
              <w:tcPr>
                <w:tcW w:w="3764" w:type="dxa"/>
              </w:tcPr>
              <w:p w14:paraId="121B6269" w14:textId="22A39D74" w:rsidR="0013536F" w:rsidRDefault="0013536F" w:rsidP="0013536F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18"/>
                    <w:szCs w:val="18"/>
                  </w:rPr>
                </w:pPr>
                <w:r w:rsidRPr="00DA7859">
                  <w:rPr>
                    <w:rStyle w:val="Plassholdertekst"/>
                    <w:rFonts w:eastAsiaTheme="minorHAnsi"/>
                  </w:rPr>
                  <w:t>Velg et element.</w:t>
                </w:r>
              </w:p>
            </w:tc>
          </w:sdtContent>
        </w:sdt>
        <w:tc>
          <w:tcPr>
            <w:tcW w:w="3295" w:type="dxa"/>
          </w:tcPr>
          <w:p w14:paraId="3F9B013B" w14:textId="77777777" w:rsidR="0013536F" w:rsidRPr="00125B60" w:rsidRDefault="0013536F" w:rsidP="001353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939" w:type="dxa"/>
          </w:tcPr>
          <w:p w14:paraId="388AF8EB" w14:textId="77777777" w:rsidR="0013536F" w:rsidRPr="00125B60" w:rsidRDefault="0013536F" w:rsidP="001353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13536F" w:rsidRPr="00F67AC1" w14:paraId="290C9A79" w14:textId="77777777" w:rsidTr="005333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</w:tcPr>
          <w:p w14:paraId="24628CFF" w14:textId="77777777" w:rsidR="0013536F" w:rsidRPr="00125B60" w:rsidRDefault="0013536F" w:rsidP="0013536F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73C7E92D" w14:textId="77777777" w:rsidR="0013536F" w:rsidRPr="00125B60" w:rsidRDefault="0013536F" w:rsidP="001353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81" w:type="dxa"/>
          </w:tcPr>
          <w:p w14:paraId="57495BAE" w14:textId="77777777" w:rsidR="0013536F" w:rsidRPr="00125B60" w:rsidRDefault="0013536F" w:rsidP="001353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sdt>
          <w:sdtPr>
            <w:rPr>
              <w:sz w:val="18"/>
              <w:szCs w:val="18"/>
            </w:rPr>
            <w:id w:val="-831900925"/>
            <w:placeholder>
              <w:docPart w:val="3C802EEE64BE44F28E9F5BF23C5F4FB4"/>
            </w:placeholder>
            <w:showingPlcHdr/>
            <w:comboBox>
              <w:listItem w:value="Velg et element."/>
              <w:listItem w:displayText="prosjektleder" w:value="prosjektleder"/>
              <w:listItem w:displayText="ansvarlig for kvalitetssikring" w:value="ansvarlig for kvalitetssikring"/>
              <w:listItem w:displayText="ansvarlig for opplæring" w:value="ansvarlig for opplæring"/>
              <w:listItem w:displayText="feltkoordinator" w:value="feltkoordinator"/>
            </w:comboBox>
          </w:sdtPr>
          <w:sdtEndPr/>
          <w:sdtContent>
            <w:tc>
              <w:tcPr>
                <w:tcW w:w="3764" w:type="dxa"/>
              </w:tcPr>
              <w:p w14:paraId="344F17A0" w14:textId="202F0C0B" w:rsidR="0013536F" w:rsidRDefault="0013536F" w:rsidP="0013536F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18"/>
                    <w:szCs w:val="18"/>
                  </w:rPr>
                </w:pPr>
                <w:r w:rsidRPr="00DA7859">
                  <w:rPr>
                    <w:rStyle w:val="Plassholdertekst"/>
                    <w:rFonts w:eastAsiaTheme="minorHAnsi"/>
                  </w:rPr>
                  <w:t>Velg et element.</w:t>
                </w:r>
              </w:p>
            </w:tc>
          </w:sdtContent>
        </w:sdt>
        <w:tc>
          <w:tcPr>
            <w:tcW w:w="3295" w:type="dxa"/>
          </w:tcPr>
          <w:p w14:paraId="594A20CD" w14:textId="77777777" w:rsidR="0013536F" w:rsidRPr="00125B60" w:rsidRDefault="0013536F" w:rsidP="001353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939" w:type="dxa"/>
          </w:tcPr>
          <w:p w14:paraId="0BD943D9" w14:textId="77777777" w:rsidR="0013536F" w:rsidRPr="00125B60" w:rsidRDefault="0013536F" w:rsidP="001353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13536F" w:rsidRPr="00F67AC1" w14:paraId="1A1D45A2" w14:textId="77777777" w:rsidTr="005333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</w:tcPr>
          <w:p w14:paraId="638EE81A" w14:textId="77777777" w:rsidR="0013536F" w:rsidRPr="00125B60" w:rsidRDefault="0013536F" w:rsidP="0013536F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7C6B069B" w14:textId="77777777" w:rsidR="0013536F" w:rsidRPr="00125B60" w:rsidRDefault="0013536F" w:rsidP="001353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81" w:type="dxa"/>
          </w:tcPr>
          <w:p w14:paraId="30E96E5B" w14:textId="77777777" w:rsidR="0013536F" w:rsidRPr="00125B60" w:rsidRDefault="0013536F" w:rsidP="001353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sdt>
          <w:sdtPr>
            <w:rPr>
              <w:sz w:val="18"/>
              <w:szCs w:val="18"/>
            </w:rPr>
            <w:id w:val="197674082"/>
            <w:placeholder>
              <w:docPart w:val="D158CB6367D94721877DBE7EC5920C84"/>
            </w:placeholder>
            <w:showingPlcHdr/>
            <w:comboBox>
              <w:listItem w:value="Velg et element."/>
              <w:listItem w:displayText="prosjektleder" w:value="prosjektleder"/>
              <w:listItem w:displayText="ansvarlig for kvalitetssikring" w:value="ansvarlig for kvalitetssikring"/>
              <w:listItem w:displayText="ansvarlig for opplæring" w:value="ansvarlig for opplæring"/>
              <w:listItem w:displayText="feltkoordinator" w:value="feltkoordinator"/>
            </w:comboBox>
          </w:sdtPr>
          <w:sdtEndPr/>
          <w:sdtContent>
            <w:tc>
              <w:tcPr>
                <w:tcW w:w="3764" w:type="dxa"/>
              </w:tcPr>
              <w:p w14:paraId="063B7141" w14:textId="587EFB49" w:rsidR="0013536F" w:rsidRDefault="0013536F" w:rsidP="0013536F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18"/>
                    <w:szCs w:val="18"/>
                  </w:rPr>
                </w:pPr>
                <w:r w:rsidRPr="00DA7859">
                  <w:rPr>
                    <w:rStyle w:val="Plassholdertekst"/>
                    <w:rFonts w:eastAsiaTheme="minorHAnsi"/>
                  </w:rPr>
                  <w:t>Velg et element.</w:t>
                </w:r>
              </w:p>
            </w:tc>
          </w:sdtContent>
        </w:sdt>
        <w:tc>
          <w:tcPr>
            <w:tcW w:w="3295" w:type="dxa"/>
          </w:tcPr>
          <w:p w14:paraId="31747613" w14:textId="77777777" w:rsidR="0013536F" w:rsidRPr="00125B60" w:rsidRDefault="0013536F" w:rsidP="001353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939" w:type="dxa"/>
          </w:tcPr>
          <w:p w14:paraId="5BE277DD" w14:textId="77777777" w:rsidR="0013536F" w:rsidRPr="00125B60" w:rsidRDefault="0013536F" w:rsidP="001353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</w:tbl>
    <w:p w14:paraId="5109794E" w14:textId="77777777" w:rsidR="00DB79A0" w:rsidRPr="00125B60" w:rsidRDefault="00DB79A0" w:rsidP="00A46467"/>
    <w:p w14:paraId="5B198DC4" w14:textId="77777777" w:rsidR="008F216D" w:rsidRPr="00D57883" w:rsidRDefault="008F216D" w:rsidP="00A46467"/>
    <w:sectPr w:rsidR="008F216D" w:rsidRPr="00D57883" w:rsidSect="007D79E0">
      <w:headerReference w:type="default" r:id="rId12"/>
      <w:footerReference w:type="default" r:id="rId13"/>
      <w:headerReference w:type="first" r:id="rId14"/>
      <w:footerReference w:type="first" r:id="rId15"/>
      <w:pgSz w:w="16838" w:h="11906" w:orient="landscape" w:code="9"/>
      <w:pgMar w:top="1418" w:right="1529" w:bottom="1418" w:left="1134" w:header="510" w:footer="675" w:gutter="0"/>
      <w:cols w:space="567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3918E" w14:textId="77777777" w:rsidR="007027F0" w:rsidRDefault="007027F0" w:rsidP="00D57883">
      <w:r>
        <w:separator/>
      </w:r>
    </w:p>
  </w:endnote>
  <w:endnote w:type="continuationSeparator" w:id="0">
    <w:p w14:paraId="07CD0178" w14:textId="77777777" w:rsidR="007027F0" w:rsidRDefault="007027F0" w:rsidP="00D57883">
      <w:r>
        <w:continuationSeparator/>
      </w:r>
    </w:p>
  </w:endnote>
  <w:endnote w:type="continuationNotice" w:id="1">
    <w:p w14:paraId="3B43C753" w14:textId="77777777" w:rsidR="007027F0" w:rsidRDefault="007027F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 SemiBold">
    <w:panose1 w:val="020B0706030804020204"/>
    <w:charset w:val="00"/>
    <w:family w:val="swiss"/>
    <w:pitch w:val="variable"/>
    <w:sig w:usb0="E00002EF" w:usb1="4000205B" w:usb2="00000028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3D9F5" w14:textId="77777777" w:rsidR="000A34C4" w:rsidRPr="00DA5D4D" w:rsidRDefault="00DA5D4D" w:rsidP="00DA5D4D">
    <w:pPr>
      <w:pStyle w:val="Bunntekst"/>
      <w:jc w:val="center"/>
    </w:pPr>
    <w:r w:rsidRPr="00DA5D4D">
      <w:t xml:space="preserve">Side </w:t>
    </w:r>
    <w:r w:rsidR="0003664E">
      <w:fldChar w:fldCharType="begin"/>
    </w:r>
    <w:r w:rsidR="0003664E">
      <w:instrText xml:space="preserve"> PAGE   \* MERGEFORMAT </w:instrText>
    </w:r>
    <w:r w:rsidR="0003664E">
      <w:fldChar w:fldCharType="separate"/>
    </w:r>
    <w:r w:rsidR="0003664E">
      <w:rPr>
        <w:noProof/>
      </w:rPr>
      <w:t>2</w:t>
    </w:r>
    <w:r w:rsidR="0003664E">
      <w:fldChar w:fldCharType="end"/>
    </w:r>
    <w:r w:rsidRPr="00DA5D4D">
      <w:t xml:space="preserve"> av </w:t>
    </w:r>
    <w:fldSimple w:instr="NUMPAGES   \* MERGEFORMAT">
      <w:r w:rsidR="0003664E">
        <w:rPr>
          <w:noProof/>
        </w:rPr>
        <w:t>3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13C0B" w14:textId="77777777" w:rsidR="006469E3" w:rsidRPr="00D80919" w:rsidRDefault="00D80919" w:rsidP="00DA5D4D">
    <w:pPr>
      <w:pStyle w:val="Bunntekst"/>
    </w:pPr>
    <w:r w:rsidRPr="00D80919">
      <w:t xml:space="preserve">Side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 w:rsidRPr="00D80919">
      <w:t xml:space="preserve"> av </w:t>
    </w:r>
    <w:fldSimple w:instr="NUMPAGES   \* MERGEFORMAT">
      <w:r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25BF1" w14:textId="77777777" w:rsidR="007027F0" w:rsidRDefault="007027F0" w:rsidP="00D57883">
      <w:r>
        <w:separator/>
      </w:r>
    </w:p>
  </w:footnote>
  <w:footnote w:type="continuationSeparator" w:id="0">
    <w:p w14:paraId="302EAE59" w14:textId="77777777" w:rsidR="007027F0" w:rsidRDefault="007027F0" w:rsidP="00D57883">
      <w:r>
        <w:continuationSeparator/>
      </w:r>
    </w:p>
  </w:footnote>
  <w:footnote w:type="continuationNotice" w:id="1">
    <w:p w14:paraId="74381320" w14:textId="77777777" w:rsidR="007027F0" w:rsidRDefault="007027F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9B07B" w14:textId="6304D511" w:rsidR="00310C57" w:rsidRPr="000D460B" w:rsidRDefault="009675F1" w:rsidP="004009C4">
    <w:pPr>
      <w:pStyle w:val="Topptekst"/>
      <w:tabs>
        <w:tab w:val="clear" w:pos="9072"/>
        <w:tab w:val="right" w:pos="8791"/>
      </w:tabs>
      <w:ind w:right="279"/>
      <w:rPr>
        <w:b w:val="0"/>
        <w:color w:val="000000" w:themeColor="text1"/>
      </w:rPr>
    </w:pPr>
    <w:r w:rsidRPr="000D460B">
      <w:rPr>
        <w:b w:val="0"/>
        <w:noProof/>
        <w:color w:val="000000" w:themeColor="text1"/>
      </w:rPr>
      <w:drawing>
        <wp:anchor distT="0" distB="0" distL="114300" distR="114300" simplePos="0" relativeHeight="251658240" behindDoc="0" locked="0" layoutInCell="1" allowOverlap="1" wp14:anchorId="08BE309D" wp14:editId="035BA1F9">
          <wp:simplePos x="0" y="0"/>
          <wp:positionH relativeFrom="margin">
            <wp:posOffset>-122555</wp:posOffset>
          </wp:positionH>
          <wp:positionV relativeFrom="page">
            <wp:posOffset>407035</wp:posOffset>
          </wp:positionV>
          <wp:extent cx="1569600" cy="644400"/>
          <wp:effectExtent l="0" t="0" r="0" b="0"/>
          <wp:wrapNone/>
          <wp:docPr id="931925235" name="Logo" descr="Et bilde som inneholder tekst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" descr="Et bilde som inneholder tekst&#10;&#10;Automatisk generert beskrivels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9600" cy="64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ABCC8" w14:textId="265D9314" w:rsidR="00037430" w:rsidRDefault="00F14171" w:rsidP="00037430">
    <w:pPr>
      <w:pStyle w:val="Topptekst"/>
    </w:pPr>
    <w:r>
      <w:t>Overvåkning kalklindeskog</w:t>
    </w:r>
    <w:r w:rsidR="00C1684E">
      <w:t>sopper</w:t>
    </w:r>
    <w:r w:rsidR="00DE05FD">
      <w:t xml:space="preserve"> 2026-20</w:t>
    </w:r>
    <w:r>
      <w:t>28</w:t>
    </w:r>
  </w:p>
  <w:p w14:paraId="36691116" w14:textId="7107DABD" w:rsidR="00037430" w:rsidRDefault="00037430" w:rsidP="00037430">
    <w:pPr>
      <w:pStyle w:val="Topptekst"/>
    </w:pPr>
    <w:r>
      <w:t xml:space="preserve">Tilbudt </w:t>
    </w:r>
    <w:r w:rsidR="00DE05FD">
      <w:t>nøkkel</w:t>
    </w:r>
    <w:r>
      <w:t>personell</w:t>
    </w:r>
  </w:p>
  <w:p w14:paraId="4513C94A" w14:textId="5E201336" w:rsidR="00E86842" w:rsidRPr="00AD417C" w:rsidRDefault="002A2A66" w:rsidP="00D57883">
    <w:pPr>
      <w:pStyle w:val="Topptekst"/>
      <w:rPr>
        <w:b w:val="0"/>
        <w:bCs/>
      </w:rPr>
    </w:pPr>
    <w:r w:rsidRPr="00AD417C">
      <w:rPr>
        <w:b w:val="0"/>
        <w:bCs/>
        <w:noProof/>
        <w:shd w:val="clear" w:color="auto" w:fill="FFFF00"/>
      </w:rPr>
      <w:drawing>
        <wp:anchor distT="0" distB="0" distL="114300" distR="114300" simplePos="0" relativeHeight="251658241" behindDoc="0" locked="0" layoutInCell="1" allowOverlap="1" wp14:anchorId="6D618401" wp14:editId="5111FD31">
          <wp:simplePos x="0" y="0"/>
          <wp:positionH relativeFrom="margin">
            <wp:posOffset>-122173</wp:posOffset>
          </wp:positionH>
          <wp:positionV relativeFrom="page">
            <wp:posOffset>406987</wp:posOffset>
          </wp:positionV>
          <wp:extent cx="1570638" cy="644400"/>
          <wp:effectExtent l="0" t="0" r="0" b="0"/>
          <wp:wrapNone/>
          <wp:docPr id="434241456" nam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Logo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0638" cy="64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91826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C082D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70196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6B665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549B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2586F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EA25B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B4A0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C0C3C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D922872"/>
    <w:multiLevelType w:val="hybridMultilevel"/>
    <w:tmpl w:val="C65C316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FB39CA"/>
    <w:multiLevelType w:val="hybridMultilevel"/>
    <w:tmpl w:val="67FCB86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A5574D"/>
    <w:multiLevelType w:val="multilevel"/>
    <w:tmpl w:val="5ED0B29C"/>
    <w:lvl w:ilvl="0">
      <w:start w:val="1"/>
      <w:numFmt w:val="bullet"/>
      <w:pStyle w:val="Punktliste"/>
      <w:lvlText w:val=""/>
      <w:lvlJc w:val="left"/>
      <w:pPr>
        <w:ind w:left="198" w:hanging="198"/>
      </w:pPr>
      <w:rPr>
        <w:rFonts w:ascii="Symbol" w:hAnsi="Symbol" w:cs="Times New Roman" w:hint="default"/>
        <w:color w:val="auto"/>
      </w:rPr>
    </w:lvl>
    <w:lvl w:ilvl="1">
      <w:start w:val="1"/>
      <w:numFmt w:val="bullet"/>
      <w:pStyle w:val="Punktliste2"/>
      <w:lvlText w:val=""/>
      <w:lvlJc w:val="left"/>
      <w:pPr>
        <w:ind w:left="396" w:hanging="198"/>
      </w:pPr>
      <w:rPr>
        <w:rFonts w:ascii="Symbol" w:hAnsi="Symbol" w:cs="Times New Roman" w:hint="default"/>
        <w:color w:val="auto"/>
      </w:rPr>
    </w:lvl>
    <w:lvl w:ilvl="2">
      <w:start w:val="1"/>
      <w:numFmt w:val="bullet"/>
      <w:pStyle w:val="Punktliste3"/>
      <w:lvlText w:val=""/>
      <w:lvlJc w:val="left"/>
      <w:pPr>
        <w:ind w:left="594" w:hanging="198"/>
      </w:pPr>
      <w:rPr>
        <w:rFonts w:ascii="Symbol" w:hAnsi="Symbol"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92" w:hanging="198"/>
      </w:pPr>
      <w:rPr>
        <w:rFonts w:ascii="Symbol" w:hAnsi="Symbol" w:cs="Times New Roman" w:hint="default"/>
        <w:color w:val="auto"/>
      </w:rPr>
    </w:lvl>
    <w:lvl w:ilvl="4">
      <w:start w:val="1"/>
      <w:numFmt w:val="bullet"/>
      <w:lvlText w:val=""/>
      <w:lvlJc w:val="left"/>
      <w:pPr>
        <w:ind w:left="990" w:hanging="198"/>
      </w:pPr>
      <w:rPr>
        <w:rFonts w:ascii="Symbol" w:hAnsi="Symbol" w:cs="Times New Roman" w:hint="default"/>
        <w:color w:val="auto"/>
      </w:rPr>
    </w:lvl>
    <w:lvl w:ilvl="5">
      <w:start w:val="1"/>
      <w:numFmt w:val="bullet"/>
      <w:lvlText w:val=""/>
      <w:lvlJc w:val="left"/>
      <w:pPr>
        <w:ind w:left="1188" w:hanging="198"/>
      </w:pPr>
      <w:rPr>
        <w:rFonts w:ascii="Symbol" w:hAnsi="Symbol" w:cs="Times New Roman" w:hint="default"/>
        <w:color w:val="auto"/>
      </w:rPr>
    </w:lvl>
    <w:lvl w:ilvl="6">
      <w:start w:val="1"/>
      <w:numFmt w:val="bullet"/>
      <w:lvlText w:val=""/>
      <w:lvlJc w:val="left"/>
      <w:pPr>
        <w:ind w:left="1386" w:hanging="198"/>
      </w:pPr>
      <w:rPr>
        <w:rFonts w:ascii="Symbol" w:hAnsi="Symbol" w:cs="Times New Roman" w:hint="default"/>
        <w:color w:val="auto"/>
      </w:rPr>
    </w:lvl>
    <w:lvl w:ilvl="7">
      <w:start w:val="1"/>
      <w:numFmt w:val="bullet"/>
      <w:lvlText w:val=""/>
      <w:lvlJc w:val="left"/>
      <w:pPr>
        <w:ind w:left="1584" w:hanging="198"/>
      </w:pPr>
      <w:rPr>
        <w:rFonts w:ascii="Symbol" w:hAnsi="Symbol" w:cs="Times New Roman" w:hint="default"/>
        <w:color w:val="auto"/>
      </w:rPr>
    </w:lvl>
    <w:lvl w:ilvl="8">
      <w:start w:val="1"/>
      <w:numFmt w:val="bullet"/>
      <w:lvlText w:val=""/>
      <w:lvlJc w:val="left"/>
      <w:pPr>
        <w:ind w:left="1782" w:hanging="198"/>
      </w:pPr>
      <w:rPr>
        <w:rFonts w:ascii="Symbol" w:hAnsi="Symbol" w:cs="Times New Roman" w:hint="default"/>
        <w:color w:val="auto"/>
      </w:rPr>
    </w:lvl>
  </w:abstractNum>
  <w:abstractNum w:abstractNumId="12" w15:restartNumberingAfterBreak="0">
    <w:nsid w:val="56B64DFB"/>
    <w:multiLevelType w:val="multilevel"/>
    <w:tmpl w:val="19B82F18"/>
    <w:lvl w:ilvl="0">
      <w:start w:val="1"/>
      <w:numFmt w:val="decimal"/>
      <w:lvlText w:val="%1."/>
      <w:lvlJc w:val="left"/>
      <w:pPr>
        <w:ind w:left="482" w:hanging="48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3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63CD70AA"/>
    <w:multiLevelType w:val="hybridMultilevel"/>
    <w:tmpl w:val="E55CBB0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407325">
    <w:abstractNumId w:val="12"/>
  </w:num>
  <w:num w:numId="2" w16cid:durableId="627778538">
    <w:abstractNumId w:val="11"/>
  </w:num>
  <w:num w:numId="3" w16cid:durableId="2122450594">
    <w:abstractNumId w:val="7"/>
  </w:num>
  <w:num w:numId="4" w16cid:durableId="61106937">
    <w:abstractNumId w:val="6"/>
  </w:num>
  <w:num w:numId="5" w16cid:durableId="778139569">
    <w:abstractNumId w:val="11"/>
  </w:num>
  <w:num w:numId="6" w16cid:durableId="1193496557">
    <w:abstractNumId w:val="10"/>
  </w:num>
  <w:num w:numId="7" w16cid:durableId="1240872356">
    <w:abstractNumId w:val="13"/>
  </w:num>
  <w:num w:numId="8" w16cid:durableId="1403719666">
    <w:abstractNumId w:val="12"/>
  </w:num>
  <w:num w:numId="9" w16cid:durableId="1872254906">
    <w:abstractNumId w:val="12"/>
  </w:num>
  <w:num w:numId="10" w16cid:durableId="1382704248">
    <w:abstractNumId w:val="12"/>
  </w:num>
  <w:num w:numId="11" w16cid:durableId="81727852">
    <w:abstractNumId w:val="12"/>
  </w:num>
  <w:num w:numId="12" w16cid:durableId="1381129235">
    <w:abstractNumId w:val="12"/>
  </w:num>
  <w:num w:numId="13" w16cid:durableId="825513138">
    <w:abstractNumId w:val="12"/>
  </w:num>
  <w:num w:numId="14" w16cid:durableId="243537333">
    <w:abstractNumId w:val="8"/>
  </w:num>
  <w:num w:numId="15" w16cid:durableId="1197111813">
    <w:abstractNumId w:val="3"/>
  </w:num>
  <w:num w:numId="16" w16cid:durableId="2095737700">
    <w:abstractNumId w:val="2"/>
  </w:num>
  <w:num w:numId="17" w16cid:durableId="1567909236">
    <w:abstractNumId w:val="1"/>
  </w:num>
  <w:num w:numId="18" w16cid:durableId="118846012">
    <w:abstractNumId w:val="0"/>
  </w:num>
  <w:num w:numId="19" w16cid:durableId="116489908">
    <w:abstractNumId w:val="5"/>
  </w:num>
  <w:num w:numId="20" w16cid:durableId="1297025775">
    <w:abstractNumId w:val="4"/>
  </w:num>
  <w:num w:numId="21" w16cid:durableId="14143558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ttachedTemplate r:id="rId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AFA"/>
    <w:rsid w:val="00000D38"/>
    <w:rsid w:val="00002720"/>
    <w:rsid w:val="00017C53"/>
    <w:rsid w:val="00022F90"/>
    <w:rsid w:val="00035195"/>
    <w:rsid w:val="0003664E"/>
    <w:rsid w:val="00037430"/>
    <w:rsid w:val="00042575"/>
    <w:rsid w:val="00055D00"/>
    <w:rsid w:val="00060CA7"/>
    <w:rsid w:val="00064526"/>
    <w:rsid w:val="00065777"/>
    <w:rsid w:val="00065DCC"/>
    <w:rsid w:val="000673D6"/>
    <w:rsid w:val="00075AFA"/>
    <w:rsid w:val="000771B2"/>
    <w:rsid w:val="00086C49"/>
    <w:rsid w:val="0008702C"/>
    <w:rsid w:val="000A34C4"/>
    <w:rsid w:val="000A4897"/>
    <w:rsid w:val="000B1A2B"/>
    <w:rsid w:val="000B565B"/>
    <w:rsid w:val="000D460B"/>
    <w:rsid w:val="000D502B"/>
    <w:rsid w:val="000E0711"/>
    <w:rsid w:val="000F1026"/>
    <w:rsid w:val="00102F0F"/>
    <w:rsid w:val="0010590E"/>
    <w:rsid w:val="00114F66"/>
    <w:rsid w:val="00125B60"/>
    <w:rsid w:val="00131655"/>
    <w:rsid w:val="001325E3"/>
    <w:rsid w:val="00132BBC"/>
    <w:rsid w:val="0013536F"/>
    <w:rsid w:val="00137AF0"/>
    <w:rsid w:val="00140386"/>
    <w:rsid w:val="0014130C"/>
    <w:rsid w:val="0015079E"/>
    <w:rsid w:val="0015092C"/>
    <w:rsid w:val="00155BE0"/>
    <w:rsid w:val="00160CF7"/>
    <w:rsid w:val="0016162D"/>
    <w:rsid w:val="00163296"/>
    <w:rsid w:val="00172136"/>
    <w:rsid w:val="001737CA"/>
    <w:rsid w:val="00180AE1"/>
    <w:rsid w:val="001853C8"/>
    <w:rsid w:val="00187096"/>
    <w:rsid w:val="00191866"/>
    <w:rsid w:val="001B5635"/>
    <w:rsid w:val="001C2309"/>
    <w:rsid w:val="001C35D2"/>
    <w:rsid w:val="001C6426"/>
    <w:rsid w:val="001D41AD"/>
    <w:rsid w:val="001E6F6C"/>
    <w:rsid w:val="001F0638"/>
    <w:rsid w:val="002069CC"/>
    <w:rsid w:val="002107C6"/>
    <w:rsid w:val="00216F0C"/>
    <w:rsid w:val="002171C7"/>
    <w:rsid w:val="00223D08"/>
    <w:rsid w:val="00224FB2"/>
    <w:rsid w:val="00227952"/>
    <w:rsid w:val="00234133"/>
    <w:rsid w:val="002400CD"/>
    <w:rsid w:val="00251657"/>
    <w:rsid w:val="00255DCD"/>
    <w:rsid w:val="00263C93"/>
    <w:rsid w:val="00266ACE"/>
    <w:rsid w:val="00272419"/>
    <w:rsid w:val="0028292F"/>
    <w:rsid w:val="002848E7"/>
    <w:rsid w:val="00287065"/>
    <w:rsid w:val="002937A8"/>
    <w:rsid w:val="002952D2"/>
    <w:rsid w:val="002A2A66"/>
    <w:rsid w:val="002B34B0"/>
    <w:rsid w:val="002C25CC"/>
    <w:rsid w:val="002C5164"/>
    <w:rsid w:val="002C6462"/>
    <w:rsid w:val="002D1DCF"/>
    <w:rsid w:val="002D3739"/>
    <w:rsid w:val="002D6AC2"/>
    <w:rsid w:val="002D7EE1"/>
    <w:rsid w:val="002E1271"/>
    <w:rsid w:val="002E300E"/>
    <w:rsid w:val="002E7671"/>
    <w:rsid w:val="002E783C"/>
    <w:rsid w:val="003008D4"/>
    <w:rsid w:val="00310C57"/>
    <w:rsid w:val="0031471C"/>
    <w:rsid w:val="00315AB0"/>
    <w:rsid w:val="00324C1E"/>
    <w:rsid w:val="00326443"/>
    <w:rsid w:val="003615F9"/>
    <w:rsid w:val="00367E7E"/>
    <w:rsid w:val="00380BC8"/>
    <w:rsid w:val="00382A44"/>
    <w:rsid w:val="0039058F"/>
    <w:rsid w:val="003945B0"/>
    <w:rsid w:val="003A05E1"/>
    <w:rsid w:val="003B3A17"/>
    <w:rsid w:val="003B4930"/>
    <w:rsid w:val="003B6010"/>
    <w:rsid w:val="003C211D"/>
    <w:rsid w:val="003C5F23"/>
    <w:rsid w:val="003D091B"/>
    <w:rsid w:val="003D7859"/>
    <w:rsid w:val="003F0F84"/>
    <w:rsid w:val="004009C4"/>
    <w:rsid w:val="00400E53"/>
    <w:rsid w:val="00403E06"/>
    <w:rsid w:val="00417764"/>
    <w:rsid w:val="0043263D"/>
    <w:rsid w:val="004362C0"/>
    <w:rsid w:val="004473A5"/>
    <w:rsid w:val="00456B32"/>
    <w:rsid w:val="004662BB"/>
    <w:rsid w:val="00470E36"/>
    <w:rsid w:val="0047454E"/>
    <w:rsid w:val="00475FDE"/>
    <w:rsid w:val="00486E9F"/>
    <w:rsid w:val="00491ADA"/>
    <w:rsid w:val="00492E95"/>
    <w:rsid w:val="0049430B"/>
    <w:rsid w:val="00495FAB"/>
    <w:rsid w:val="004A0BB6"/>
    <w:rsid w:val="004A18BF"/>
    <w:rsid w:val="004A3C32"/>
    <w:rsid w:val="004A450D"/>
    <w:rsid w:val="004A5041"/>
    <w:rsid w:val="004B181A"/>
    <w:rsid w:val="004B57BB"/>
    <w:rsid w:val="004D026D"/>
    <w:rsid w:val="004D5410"/>
    <w:rsid w:val="004E576E"/>
    <w:rsid w:val="004E71AC"/>
    <w:rsid w:val="0050207D"/>
    <w:rsid w:val="00502B06"/>
    <w:rsid w:val="005056DB"/>
    <w:rsid w:val="00510277"/>
    <w:rsid w:val="00524F4C"/>
    <w:rsid w:val="00530FED"/>
    <w:rsid w:val="00531F69"/>
    <w:rsid w:val="00533348"/>
    <w:rsid w:val="00536C53"/>
    <w:rsid w:val="00541CB7"/>
    <w:rsid w:val="00542B47"/>
    <w:rsid w:val="00542DD2"/>
    <w:rsid w:val="00556537"/>
    <w:rsid w:val="0056136D"/>
    <w:rsid w:val="005614F7"/>
    <w:rsid w:val="00561CF7"/>
    <w:rsid w:val="0057132A"/>
    <w:rsid w:val="00575CC2"/>
    <w:rsid w:val="00583117"/>
    <w:rsid w:val="0058544B"/>
    <w:rsid w:val="0059389A"/>
    <w:rsid w:val="00593DC4"/>
    <w:rsid w:val="0059621B"/>
    <w:rsid w:val="005B45DF"/>
    <w:rsid w:val="005C290A"/>
    <w:rsid w:val="005C4717"/>
    <w:rsid w:val="005C6AC0"/>
    <w:rsid w:val="005D4D9C"/>
    <w:rsid w:val="005D61D4"/>
    <w:rsid w:val="005E33A9"/>
    <w:rsid w:val="005E33AB"/>
    <w:rsid w:val="005E613F"/>
    <w:rsid w:val="005E7540"/>
    <w:rsid w:val="005F0B42"/>
    <w:rsid w:val="005F2900"/>
    <w:rsid w:val="005F6B2F"/>
    <w:rsid w:val="005F7F4A"/>
    <w:rsid w:val="00605F98"/>
    <w:rsid w:val="00616D52"/>
    <w:rsid w:val="00617031"/>
    <w:rsid w:val="006214DC"/>
    <w:rsid w:val="00627949"/>
    <w:rsid w:val="006444DB"/>
    <w:rsid w:val="006469E3"/>
    <w:rsid w:val="006721CC"/>
    <w:rsid w:val="00673CC0"/>
    <w:rsid w:val="00676EFA"/>
    <w:rsid w:val="00680826"/>
    <w:rsid w:val="00684CC1"/>
    <w:rsid w:val="0068648D"/>
    <w:rsid w:val="006B4963"/>
    <w:rsid w:val="006C0F0F"/>
    <w:rsid w:val="006D1BE9"/>
    <w:rsid w:val="006D37DB"/>
    <w:rsid w:val="006D484A"/>
    <w:rsid w:val="006E1A4A"/>
    <w:rsid w:val="006E65FE"/>
    <w:rsid w:val="006F70FB"/>
    <w:rsid w:val="00701483"/>
    <w:rsid w:val="007027F0"/>
    <w:rsid w:val="00702DEE"/>
    <w:rsid w:val="00703611"/>
    <w:rsid w:val="00705AD1"/>
    <w:rsid w:val="00720C20"/>
    <w:rsid w:val="00735A66"/>
    <w:rsid w:val="00740062"/>
    <w:rsid w:val="00753075"/>
    <w:rsid w:val="0076587F"/>
    <w:rsid w:val="00772090"/>
    <w:rsid w:val="0077353C"/>
    <w:rsid w:val="00783A71"/>
    <w:rsid w:val="00791A7E"/>
    <w:rsid w:val="0079291E"/>
    <w:rsid w:val="007A0FD1"/>
    <w:rsid w:val="007B0478"/>
    <w:rsid w:val="007B5F34"/>
    <w:rsid w:val="007C1069"/>
    <w:rsid w:val="007C5FD7"/>
    <w:rsid w:val="007C74D6"/>
    <w:rsid w:val="007C7F26"/>
    <w:rsid w:val="007D0E47"/>
    <w:rsid w:val="007D4F7F"/>
    <w:rsid w:val="007D79E0"/>
    <w:rsid w:val="007E4AB0"/>
    <w:rsid w:val="007F4DF1"/>
    <w:rsid w:val="00802B6D"/>
    <w:rsid w:val="00814B5C"/>
    <w:rsid w:val="00817A4B"/>
    <w:rsid w:val="00820F86"/>
    <w:rsid w:val="008307C9"/>
    <w:rsid w:val="008315EC"/>
    <w:rsid w:val="008336AA"/>
    <w:rsid w:val="00836A07"/>
    <w:rsid w:val="00843446"/>
    <w:rsid w:val="0084424D"/>
    <w:rsid w:val="008556E7"/>
    <w:rsid w:val="00881F67"/>
    <w:rsid w:val="00882B86"/>
    <w:rsid w:val="00883104"/>
    <w:rsid w:val="0089265B"/>
    <w:rsid w:val="00892B98"/>
    <w:rsid w:val="0089375E"/>
    <w:rsid w:val="00897F66"/>
    <w:rsid w:val="008A2295"/>
    <w:rsid w:val="008A325B"/>
    <w:rsid w:val="008A6C14"/>
    <w:rsid w:val="008B38CF"/>
    <w:rsid w:val="008D56D5"/>
    <w:rsid w:val="008F03A6"/>
    <w:rsid w:val="008F03AC"/>
    <w:rsid w:val="008F216D"/>
    <w:rsid w:val="0092187C"/>
    <w:rsid w:val="0093654A"/>
    <w:rsid w:val="00941FE0"/>
    <w:rsid w:val="00947FAF"/>
    <w:rsid w:val="009675F1"/>
    <w:rsid w:val="0097018E"/>
    <w:rsid w:val="0097632F"/>
    <w:rsid w:val="0098240E"/>
    <w:rsid w:val="009830D1"/>
    <w:rsid w:val="00984968"/>
    <w:rsid w:val="00991C4E"/>
    <w:rsid w:val="00992D37"/>
    <w:rsid w:val="009A09BA"/>
    <w:rsid w:val="009A4549"/>
    <w:rsid w:val="009A5CBD"/>
    <w:rsid w:val="009A7A35"/>
    <w:rsid w:val="009B7DF6"/>
    <w:rsid w:val="009C5F1B"/>
    <w:rsid w:val="009D0607"/>
    <w:rsid w:val="009D6CAC"/>
    <w:rsid w:val="009E280C"/>
    <w:rsid w:val="009F0962"/>
    <w:rsid w:val="009F1C45"/>
    <w:rsid w:val="009F39CE"/>
    <w:rsid w:val="009F65F3"/>
    <w:rsid w:val="00A03FD5"/>
    <w:rsid w:val="00A0503C"/>
    <w:rsid w:val="00A063DC"/>
    <w:rsid w:val="00A11C4D"/>
    <w:rsid w:val="00A2069E"/>
    <w:rsid w:val="00A241E8"/>
    <w:rsid w:val="00A34E82"/>
    <w:rsid w:val="00A46467"/>
    <w:rsid w:val="00A51F6E"/>
    <w:rsid w:val="00A53079"/>
    <w:rsid w:val="00A53BDA"/>
    <w:rsid w:val="00A5776A"/>
    <w:rsid w:val="00A6183D"/>
    <w:rsid w:val="00A61B38"/>
    <w:rsid w:val="00A81A63"/>
    <w:rsid w:val="00A93940"/>
    <w:rsid w:val="00A97918"/>
    <w:rsid w:val="00AA263F"/>
    <w:rsid w:val="00AB1753"/>
    <w:rsid w:val="00AB3334"/>
    <w:rsid w:val="00AC41A3"/>
    <w:rsid w:val="00AD2AE6"/>
    <w:rsid w:val="00AD375E"/>
    <w:rsid w:val="00AD417C"/>
    <w:rsid w:val="00AE6345"/>
    <w:rsid w:val="00B00A0B"/>
    <w:rsid w:val="00B10B45"/>
    <w:rsid w:val="00B13EA7"/>
    <w:rsid w:val="00B1431C"/>
    <w:rsid w:val="00B145AF"/>
    <w:rsid w:val="00B25D12"/>
    <w:rsid w:val="00B26DE9"/>
    <w:rsid w:val="00B34E92"/>
    <w:rsid w:val="00B35844"/>
    <w:rsid w:val="00B37901"/>
    <w:rsid w:val="00B404E5"/>
    <w:rsid w:val="00B426D6"/>
    <w:rsid w:val="00B5273C"/>
    <w:rsid w:val="00B5325A"/>
    <w:rsid w:val="00B6204B"/>
    <w:rsid w:val="00B71C70"/>
    <w:rsid w:val="00B77A0F"/>
    <w:rsid w:val="00B83955"/>
    <w:rsid w:val="00B86232"/>
    <w:rsid w:val="00B90E5B"/>
    <w:rsid w:val="00B95876"/>
    <w:rsid w:val="00BA078D"/>
    <w:rsid w:val="00BA5822"/>
    <w:rsid w:val="00BA7AC9"/>
    <w:rsid w:val="00BB6233"/>
    <w:rsid w:val="00BC52C6"/>
    <w:rsid w:val="00BD0639"/>
    <w:rsid w:val="00BD54B3"/>
    <w:rsid w:val="00BD6129"/>
    <w:rsid w:val="00BE2D4F"/>
    <w:rsid w:val="00BE45E9"/>
    <w:rsid w:val="00BE5E15"/>
    <w:rsid w:val="00BF1207"/>
    <w:rsid w:val="00BF73CF"/>
    <w:rsid w:val="00C0038D"/>
    <w:rsid w:val="00C018BF"/>
    <w:rsid w:val="00C119EB"/>
    <w:rsid w:val="00C12CD7"/>
    <w:rsid w:val="00C15CB3"/>
    <w:rsid w:val="00C1684E"/>
    <w:rsid w:val="00C3071A"/>
    <w:rsid w:val="00C346AF"/>
    <w:rsid w:val="00C37F8A"/>
    <w:rsid w:val="00C41347"/>
    <w:rsid w:val="00C45B12"/>
    <w:rsid w:val="00C50216"/>
    <w:rsid w:val="00C508FB"/>
    <w:rsid w:val="00C53F43"/>
    <w:rsid w:val="00C56F9A"/>
    <w:rsid w:val="00C6148E"/>
    <w:rsid w:val="00C90FF0"/>
    <w:rsid w:val="00C93502"/>
    <w:rsid w:val="00C95B45"/>
    <w:rsid w:val="00CA3AE3"/>
    <w:rsid w:val="00CA4E7C"/>
    <w:rsid w:val="00CA5ED0"/>
    <w:rsid w:val="00CB7BCA"/>
    <w:rsid w:val="00CC05F6"/>
    <w:rsid w:val="00CC3742"/>
    <w:rsid w:val="00CD35C4"/>
    <w:rsid w:val="00CD3CE6"/>
    <w:rsid w:val="00CD41E2"/>
    <w:rsid w:val="00CD43C5"/>
    <w:rsid w:val="00CE0E0E"/>
    <w:rsid w:val="00CF56A4"/>
    <w:rsid w:val="00CF6B68"/>
    <w:rsid w:val="00CF6F21"/>
    <w:rsid w:val="00D10F81"/>
    <w:rsid w:val="00D20D76"/>
    <w:rsid w:val="00D2520B"/>
    <w:rsid w:val="00D32087"/>
    <w:rsid w:val="00D462A4"/>
    <w:rsid w:val="00D553A5"/>
    <w:rsid w:val="00D55EE5"/>
    <w:rsid w:val="00D55FFD"/>
    <w:rsid w:val="00D57883"/>
    <w:rsid w:val="00D704B9"/>
    <w:rsid w:val="00D80919"/>
    <w:rsid w:val="00D80DB6"/>
    <w:rsid w:val="00D81B9F"/>
    <w:rsid w:val="00D82A0A"/>
    <w:rsid w:val="00D866B6"/>
    <w:rsid w:val="00D87A45"/>
    <w:rsid w:val="00D93DE8"/>
    <w:rsid w:val="00D96111"/>
    <w:rsid w:val="00D96277"/>
    <w:rsid w:val="00DA5425"/>
    <w:rsid w:val="00DA5D4D"/>
    <w:rsid w:val="00DB0DB7"/>
    <w:rsid w:val="00DB1738"/>
    <w:rsid w:val="00DB754A"/>
    <w:rsid w:val="00DB79A0"/>
    <w:rsid w:val="00DC5BDF"/>
    <w:rsid w:val="00DD2393"/>
    <w:rsid w:val="00DD2C52"/>
    <w:rsid w:val="00DD4015"/>
    <w:rsid w:val="00DE05FD"/>
    <w:rsid w:val="00DE18F2"/>
    <w:rsid w:val="00E10152"/>
    <w:rsid w:val="00E157E1"/>
    <w:rsid w:val="00E23A8F"/>
    <w:rsid w:val="00E4415A"/>
    <w:rsid w:val="00E456A1"/>
    <w:rsid w:val="00E45B7E"/>
    <w:rsid w:val="00E4716E"/>
    <w:rsid w:val="00E509D0"/>
    <w:rsid w:val="00E50CC8"/>
    <w:rsid w:val="00E525F2"/>
    <w:rsid w:val="00E56B29"/>
    <w:rsid w:val="00E57F72"/>
    <w:rsid w:val="00E64663"/>
    <w:rsid w:val="00E7435C"/>
    <w:rsid w:val="00E74FE9"/>
    <w:rsid w:val="00E84076"/>
    <w:rsid w:val="00E86842"/>
    <w:rsid w:val="00E87BA1"/>
    <w:rsid w:val="00E92D2F"/>
    <w:rsid w:val="00E942C5"/>
    <w:rsid w:val="00EA726D"/>
    <w:rsid w:val="00EC2C80"/>
    <w:rsid w:val="00EC5FB9"/>
    <w:rsid w:val="00ED0F66"/>
    <w:rsid w:val="00ED573E"/>
    <w:rsid w:val="00EE22BA"/>
    <w:rsid w:val="00EE5504"/>
    <w:rsid w:val="00EE7AF5"/>
    <w:rsid w:val="00EF02E6"/>
    <w:rsid w:val="00EF2958"/>
    <w:rsid w:val="00F0324D"/>
    <w:rsid w:val="00F049C6"/>
    <w:rsid w:val="00F05352"/>
    <w:rsid w:val="00F07A61"/>
    <w:rsid w:val="00F13763"/>
    <w:rsid w:val="00F14171"/>
    <w:rsid w:val="00F20E69"/>
    <w:rsid w:val="00F22D0F"/>
    <w:rsid w:val="00F34A69"/>
    <w:rsid w:val="00F370B4"/>
    <w:rsid w:val="00F400BB"/>
    <w:rsid w:val="00F45908"/>
    <w:rsid w:val="00F51D0C"/>
    <w:rsid w:val="00F651F5"/>
    <w:rsid w:val="00F67AC1"/>
    <w:rsid w:val="00F67C9F"/>
    <w:rsid w:val="00F725C8"/>
    <w:rsid w:val="00F77315"/>
    <w:rsid w:val="00F84A4F"/>
    <w:rsid w:val="00F966B0"/>
    <w:rsid w:val="00FB4BA2"/>
    <w:rsid w:val="00FC3DAF"/>
    <w:rsid w:val="00FC7602"/>
    <w:rsid w:val="00FD4DF3"/>
    <w:rsid w:val="00FD583B"/>
    <w:rsid w:val="00FE0ACE"/>
    <w:rsid w:val="00FE1189"/>
    <w:rsid w:val="00FE2555"/>
    <w:rsid w:val="00FE308E"/>
    <w:rsid w:val="00FE33DE"/>
    <w:rsid w:val="00FF196A"/>
    <w:rsid w:val="00FF3583"/>
    <w:rsid w:val="00FF5DC8"/>
    <w:rsid w:val="00FF708A"/>
    <w:rsid w:val="67B19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37A2D7"/>
  <w15:docId w15:val="{3CB32CCE-2DB3-434A-A868-B36DDB0DA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Signature" w:semiHidden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uiPriority="21" w:qFormat="1"/>
    <w:lsdException w:name="Subtle Reference" w:semiHidden="1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18BF"/>
    <w:pPr>
      <w:spacing w:after="0" w:line="250" w:lineRule="auto"/>
    </w:pPr>
    <w:rPr>
      <w:rFonts w:eastAsia="Times New Roman" w:cs="Times New Roman"/>
      <w:sz w:val="20"/>
      <w:szCs w:val="20"/>
    </w:rPr>
  </w:style>
  <w:style w:type="paragraph" w:styleId="Overskrift1">
    <w:name w:val="heading 1"/>
    <w:basedOn w:val="Normal"/>
    <w:next w:val="Ingress"/>
    <w:link w:val="Overskrift1Tegn"/>
    <w:uiPriority w:val="9"/>
    <w:qFormat/>
    <w:rsid w:val="004D026D"/>
    <w:pPr>
      <w:keepNext/>
      <w:keepLines/>
      <w:outlineLvl w:val="0"/>
    </w:pPr>
    <w:rPr>
      <w:rFonts w:asciiTheme="majorHAnsi" w:eastAsiaTheme="majorEastAsia" w:hAnsiTheme="majorHAnsi" w:cstheme="majorBidi"/>
      <w:bCs/>
      <w:color w:val="005E5D" w:themeColor="accent1"/>
      <w:sz w:val="36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5056D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Cs/>
      <w:color w:val="005E5D" w:themeColor="accent1"/>
      <w:sz w:val="28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4D026D"/>
    <w:pPr>
      <w:keepNext/>
      <w:keepLines/>
      <w:spacing w:before="200" w:after="20"/>
      <w:outlineLvl w:val="2"/>
    </w:pPr>
    <w:rPr>
      <w:rFonts w:asciiTheme="majorHAnsi" w:eastAsiaTheme="majorEastAsia" w:hAnsiTheme="majorHAnsi" w:cstheme="majorBidi"/>
      <w:bCs/>
      <w:color w:val="005E5D" w:themeColor="accent1"/>
      <w:sz w:val="23"/>
    </w:rPr>
  </w:style>
  <w:style w:type="paragraph" w:styleId="Overskrift4">
    <w:name w:val="heading 4"/>
    <w:basedOn w:val="Normal"/>
    <w:next w:val="Normal"/>
    <w:link w:val="Overskrift4Tegn"/>
    <w:uiPriority w:val="9"/>
    <w:semiHidden/>
    <w:qFormat/>
    <w:rsid w:val="00C018B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005E5D" w:themeColor="accent1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D41AD"/>
    <w:pPr>
      <w:keepNext/>
      <w:keepLines/>
      <w:numPr>
        <w:ilvl w:val="4"/>
        <w:numId w:val="13"/>
      </w:numPr>
      <w:spacing w:before="200"/>
      <w:outlineLvl w:val="4"/>
    </w:pPr>
    <w:rPr>
      <w:rFonts w:asciiTheme="majorHAnsi" w:eastAsiaTheme="majorEastAsia" w:hAnsiTheme="majorHAnsi" w:cstheme="majorBidi"/>
      <w:color w:val="002E2E" w:themeColor="accent1" w:themeShade="7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1D41AD"/>
    <w:pPr>
      <w:keepNext/>
      <w:keepLines/>
      <w:numPr>
        <w:ilvl w:val="5"/>
        <w:numId w:val="13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002E2E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D41AD"/>
    <w:pPr>
      <w:keepNext/>
      <w:keepLines/>
      <w:numPr>
        <w:ilvl w:val="6"/>
        <w:numId w:val="1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D41AD"/>
    <w:pPr>
      <w:keepNext/>
      <w:keepLines/>
      <w:numPr>
        <w:ilvl w:val="7"/>
        <w:numId w:val="1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D41AD"/>
    <w:pPr>
      <w:keepNext/>
      <w:keepLines/>
      <w:numPr>
        <w:ilvl w:val="8"/>
        <w:numId w:val="1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Konvoluttadresse">
    <w:name w:val="envelope address"/>
    <w:basedOn w:val="Normal"/>
    <w:uiPriority w:val="99"/>
    <w:semiHidden/>
    <w:rsid w:val="0059621B"/>
  </w:style>
  <w:style w:type="paragraph" w:styleId="Hilsen">
    <w:name w:val="Closing"/>
    <w:basedOn w:val="Konvoluttadresse"/>
    <w:link w:val="HilsenTegn"/>
    <w:uiPriority w:val="99"/>
    <w:semiHidden/>
    <w:rsid w:val="0059621B"/>
    <w:pPr>
      <w:keepNext/>
      <w:keepLines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2B34B0"/>
    <w:rPr>
      <w:sz w:val="18"/>
    </w:rPr>
  </w:style>
  <w:style w:type="paragraph" w:styleId="Brdtekst">
    <w:name w:val="Body Text"/>
    <w:basedOn w:val="Normal"/>
    <w:link w:val="BrdtekstTegn"/>
    <w:uiPriority w:val="99"/>
    <w:semiHidden/>
    <w:rsid w:val="0059621B"/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2B34B0"/>
    <w:rPr>
      <w:sz w:val="18"/>
    </w:rPr>
  </w:style>
  <w:style w:type="paragraph" w:styleId="Tittel">
    <w:name w:val="Title"/>
    <w:basedOn w:val="Undertittel"/>
    <w:link w:val="TittelTegn"/>
    <w:uiPriority w:val="99"/>
    <w:semiHidden/>
    <w:rsid w:val="00593DC4"/>
    <w:pPr>
      <w:spacing w:after="300" w:line="336" w:lineRule="auto"/>
    </w:pPr>
    <w:rPr>
      <w:spacing w:val="0"/>
      <w:sz w:val="44"/>
      <w:szCs w:val="44"/>
    </w:rPr>
  </w:style>
  <w:style w:type="character" w:customStyle="1" w:styleId="TittelTegn">
    <w:name w:val="Tittel Tegn"/>
    <w:basedOn w:val="Standardskriftforavsnitt"/>
    <w:link w:val="Tittel"/>
    <w:uiPriority w:val="99"/>
    <w:semiHidden/>
    <w:rsid w:val="008307C9"/>
    <w:rPr>
      <w:rFonts w:eastAsiaTheme="majorEastAsia" w:cstheme="majorBidi"/>
      <w:iCs/>
      <w:color w:val="005E5D" w:themeColor="accent1"/>
      <w:sz w:val="44"/>
      <w:szCs w:val="44"/>
    </w:rPr>
  </w:style>
  <w:style w:type="paragraph" w:styleId="Undertittel">
    <w:name w:val="Subtitle"/>
    <w:basedOn w:val="Normal"/>
    <w:next w:val="Normal"/>
    <w:link w:val="UndertittelTegn"/>
    <w:uiPriority w:val="99"/>
    <w:semiHidden/>
    <w:rsid w:val="00086C49"/>
    <w:pPr>
      <w:numPr>
        <w:ilvl w:val="1"/>
      </w:numPr>
      <w:spacing w:line="480" w:lineRule="exact"/>
    </w:pPr>
    <w:rPr>
      <w:rFonts w:eastAsiaTheme="majorEastAsia" w:cstheme="majorBidi"/>
      <w:iCs/>
      <w:color w:val="005E5D" w:themeColor="accent1"/>
      <w:spacing w:val="15"/>
      <w:sz w:val="36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99"/>
    <w:semiHidden/>
    <w:rsid w:val="008307C9"/>
    <w:rPr>
      <w:rFonts w:eastAsiaTheme="majorEastAsia" w:cstheme="majorBidi"/>
      <w:iCs/>
      <w:color w:val="005E5D" w:themeColor="accent1"/>
      <w:spacing w:val="15"/>
      <w:sz w:val="36"/>
      <w:szCs w:val="24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4D026D"/>
    <w:rPr>
      <w:rFonts w:asciiTheme="majorHAnsi" w:eastAsiaTheme="majorEastAsia" w:hAnsiTheme="majorHAnsi" w:cstheme="majorBidi"/>
      <w:bCs/>
      <w:color w:val="005E5D" w:themeColor="accent1"/>
      <w:sz w:val="36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5056DB"/>
    <w:rPr>
      <w:rFonts w:asciiTheme="majorHAnsi" w:eastAsiaTheme="majorEastAsia" w:hAnsiTheme="majorHAnsi" w:cstheme="majorBidi"/>
      <w:bCs/>
      <w:color w:val="005E5D" w:themeColor="accent1"/>
      <w:sz w:val="28"/>
      <w:szCs w:val="24"/>
    </w:rPr>
  </w:style>
  <w:style w:type="paragraph" w:styleId="Topptekst">
    <w:name w:val="header"/>
    <w:basedOn w:val="Normal"/>
    <w:link w:val="TopptekstTegn"/>
    <w:uiPriority w:val="99"/>
    <w:semiHidden/>
    <w:rsid w:val="001C35D2"/>
    <w:pPr>
      <w:tabs>
        <w:tab w:val="center" w:pos="4536"/>
        <w:tab w:val="right" w:pos="9072"/>
      </w:tabs>
      <w:spacing w:line="240" w:lineRule="auto"/>
      <w:jc w:val="right"/>
    </w:pPr>
    <w:rPr>
      <w:rFonts w:asciiTheme="majorHAnsi" w:hAnsiTheme="majorHAnsi"/>
      <w:b/>
      <w:color w:val="404040"/>
      <w:sz w:val="14"/>
    </w:r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8307C9"/>
    <w:rPr>
      <w:rFonts w:asciiTheme="majorHAnsi" w:eastAsia="Times New Roman" w:hAnsiTheme="majorHAnsi" w:cs="Times New Roman"/>
      <w:b/>
      <w:color w:val="404040"/>
      <w:sz w:val="14"/>
      <w:szCs w:val="20"/>
    </w:rPr>
  </w:style>
  <w:style w:type="paragraph" w:styleId="Bunntekst">
    <w:name w:val="footer"/>
    <w:basedOn w:val="Normal"/>
    <w:link w:val="BunntekstTegn"/>
    <w:uiPriority w:val="99"/>
    <w:semiHidden/>
    <w:rsid w:val="00DA5D4D"/>
    <w:pPr>
      <w:tabs>
        <w:tab w:val="center" w:pos="4536"/>
        <w:tab w:val="right" w:pos="8763"/>
      </w:tabs>
      <w:spacing w:line="240" w:lineRule="auto"/>
      <w:ind w:right="281"/>
      <w:jc w:val="right"/>
    </w:pPr>
    <w:rPr>
      <w:color w:val="000000" w:themeColor="text1"/>
      <w:sz w:val="15"/>
      <w:szCs w:val="15"/>
    </w:r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4E576E"/>
    <w:rPr>
      <w:rFonts w:eastAsia="Times New Roman" w:cs="Times New Roman"/>
      <w:color w:val="000000" w:themeColor="text1"/>
      <w:sz w:val="15"/>
      <w:szCs w:val="15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60CF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60CF7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160C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16F0C"/>
    <w:rPr>
      <w:color w:val="80808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4D026D"/>
    <w:rPr>
      <w:rFonts w:asciiTheme="majorHAnsi" w:eastAsiaTheme="majorEastAsia" w:hAnsiTheme="majorHAnsi" w:cstheme="majorBidi"/>
      <w:bCs/>
      <w:color w:val="005E5D" w:themeColor="accent1"/>
      <w:sz w:val="23"/>
      <w:szCs w:val="20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2B34B0"/>
    <w:rPr>
      <w:rFonts w:asciiTheme="majorHAnsi" w:eastAsiaTheme="majorEastAsia" w:hAnsiTheme="majorHAnsi" w:cstheme="majorBidi"/>
      <w:b/>
      <w:bCs/>
      <w:i/>
      <w:iCs/>
      <w:color w:val="005E5D" w:themeColor="accent1"/>
      <w:sz w:val="18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1D41AD"/>
    <w:rPr>
      <w:rFonts w:asciiTheme="majorHAnsi" w:eastAsiaTheme="majorEastAsia" w:hAnsiTheme="majorHAnsi" w:cstheme="majorBidi"/>
      <w:color w:val="002E2E" w:themeColor="accent1" w:themeShade="7F"/>
      <w:sz w:val="18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1D41AD"/>
    <w:rPr>
      <w:rFonts w:asciiTheme="majorHAnsi" w:eastAsiaTheme="majorEastAsia" w:hAnsiTheme="majorHAnsi" w:cstheme="majorBidi"/>
      <w:i/>
      <w:iCs/>
      <w:color w:val="002E2E" w:themeColor="accent1" w:themeShade="7F"/>
      <w:sz w:val="18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D41AD"/>
    <w:rPr>
      <w:rFonts w:asciiTheme="majorHAnsi" w:eastAsiaTheme="majorEastAsia" w:hAnsiTheme="majorHAnsi" w:cstheme="majorBidi"/>
      <w:i/>
      <w:iCs/>
      <w:color w:val="404040" w:themeColor="text1" w:themeTint="BF"/>
      <w:sz w:val="18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D41A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D41A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Ingress">
    <w:name w:val="Ingress"/>
    <w:basedOn w:val="Normal"/>
    <w:next w:val="Normal"/>
    <w:uiPriority w:val="10"/>
    <w:qFormat/>
    <w:rsid w:val="00D57883"/>
    <w:pPr>
      <w:spacing w:after="260" w:line="245" w:lineRule="auto"/>
    </w:pPr>
    <w:rPr>
      <w:sz w:val="24"/>
    </w:rPr>
  </w:style>
  <w:style w:type="paragraph" w:customStyle="1" w:styleId="Sitat1">
    <w:name w:val="Sitat1"/>
    <w:basedOn w:val="Normal"/>
    <w:uiPriority w:val="99"/>
    <w:semiHidden/>
    <w:qFormat/>
    <w:rsid w:val="00086C49"/>
    <w:pPr>
      <w:spacing w:before="280" w:after="360" w:line="480" w:lineRule="exact"/>
    </w:pPr>
    <w:rPr>
      <w:color w:val="D86018" w:themeColor="accent4"/>
      <w:sz w:val="28"/>
    </w:rPr>
  </w:style>
  <w:style w:type="paragraph" w:styleId="Punktliste">
    <w:name w:val="List Bullet"/>
    <w:basedOn w:val="Normal"/>
    <w:uiPriority w:val="99"/>
    <w:semiHidden/>
    <w:qFormat/>
    <w:rsid w:val="00843446"/>
    <w:pPr>
      <w:numPr>
        <w:numId w:val="5"/>
      </w:numPr>
      <w:contextualSpacing/>
    </w:pPr>
  </w:style>
  <w:style w:type="paragraph" w:styleId="Punktliste2">
    <w:name w:val="List Bullet 2"/>
    <w:basedOn w:val="Normal"/>
    <w:uiPriority w:val="99"/>
    <w:semiHidden/>
    <w:qFormat/>
    <w:rsid w:val="00BA078D"/>
    <w:pPr>
      <w:numPr>
        <w:ilvl w:val="1"/>
        <w:numId w:val="5"/>
      </w:numPr>
      <w:tabs>
        <w:tab w:val="num" w:pos="360"/>
      </w:tabs>
      <w:ind w:left="0" w:firstLine="0"/>
      <w:contextualSpacing/>
    </w:pPr>
  </w:style>
  <w:style w:type="paragraph" w:styleId="Punktliste3">
    <w:name w:val="List Bullet 3"/>
    <w:basedOn w:val="Normal"/>
    <w:uiPriority w:val="99"/>
    <w:semiHidden/>
    <w:qFormat/>
    <w:rsid w:val="00BA078D"/>
    <w:pPr>
      <w:numPr>
        <w:ilvl w:val="2"/>
        <w:numId w:val="5"/>
      </w:numPr>
      <w:contextualSpacing/>
    </w:pPr>
  </w:style>
  <w:style w:type="paragraph" w:customStyle="1" w:styleId="Bilderamme">
    <w:name w:val="Bilderamme"/>
    <w:basedOn w:val="Normal"/>
    <w:next w:val="Normal"/>
    <w:uiPriority w:val="99"/>
    <w:semiHidden/>
    <w:rsid w:val="005F0B42"/>
    <w:pPr>
      <w:framePr w:hSpace="567" w:wrap="around" w:vAnchor="text" w:hAnchor="text" w:y="1"/>
      <w:spacing w:before="510" w:after="510"/>
    </w:pPr>
    <w:rPr>
      <w:bdr w:val="single" w:sz="4" w:space="0" w:color="005E5D" w:themeColor="text2"/>
    </w:rPr>
  </w:style>
  <w:style w:type="paragraph" w:styleId="Bildetekst">
    <w:name w:val="caption"/>
    <w:basedOn w:val="Normal"/>
    <w:next w:val="Normal"/>
    <w:uiPriority w:val="35"/>
    <w:qFormat/>
    <w:rsid w:val="005C4717"/>
    <w:pPr>
      <w:spacing w:before="160" w:after="160" w:line="240" w:lineRule="exact"/>
    </w:pPr>
    <w:rPr>
      <w:bCs/>
      <w:i/>
      <w:color w:val="000000" w:themeColor="text1"/>
      <w:sz w:val="16"/>
      <w:szCs w:val="18"/>
    </w:rPr>
  </w:style>
  <w:style w:type="paragraph" w:customStyle="1" w:styleId="TekstbokstOverskrift">
    <w:name w:val="Tekstbokst Overskrift"/>
    <w:basedOn w:val="Normal"/>
    <w:uiPriority w:val="10"/>
    <w:qFormat/>
    <w:rsid w:val="00086C49"/>
    <w:pPr>
      <w:spacing w:after="40"/>
    </w:pPr>
    <w:rPr>
      <w:caps/>
      <w:color w:val="FFFFFF" w:themeColor="background1"/>
      <w:sz w:val="24"/>
    </w:rPr>
  </w:style>
  <w:style w:type="paragraph" w:customStyle="1" w:styleId="Tekstboksbrdtekst">
    <w:name w:val="Tekstboks brødtekst"/>
    <w:basedOn w:val="Normal"/>
    <w:uiPriority w:val="10"/>
    <w:qFormat/>
    <w:rsid w:val="00163296"/>
    <w:pPr>
      <w:spacing w:line="240" w:lineRule="atLeast"/>
    </w:pPr>
    <w:rPr>
      <w:color w:val="FFFFFF" w:themeColor="background1"/>
    </w:rPr>
  </w:style>
  <w:style w:type="paragraph" w:customStyle="1" w:styleId="Baksidetekst">
    <w:name w:val="Baksidetekst"/>
    <w:basedOn w:val="Normal"/>
    <w:uiPriority w:val="99"/>
    <w:semiHidden/>
    <w:rsid w:val="009830D1"/>
    <w:rPr>
      <w:color w:val="FFFFFF" w:themeColor="background1"/>
    </w:rPr>
  </w:style>
  <w:style w:type="paragraph" w:styleId="INNH1">
    <w:name w:val="toc 1"/>
    <w:basedOn w:val="Normal"/>
    <w:next w:val="Normal"/>
    <w:autoRedefine/>
    <w:uiPriority w:val="39"/>
    <w:semiHidden/>
    <w:rsid w:val="009A7A35"/>
    <w:pPr>
      <w:tabs>
        <w:tab w:val="left" w:pos="227"/>
        <w:tab w:val="right" w:leader="dot" w:pos="8494"/>
      </w:tabs>
      <w:spacing w:line="360" w:lineRule="exact"/>
    </w:pPr>
    <w:rPr>
      <w:noProof/>
    </w:rPr>
  </w:style>
  <w:style w:type="paragraph" w:styleId="INNH2">
    <w:name w:val="toc 2"/>
    <w:basedOn w:val="Normal"/>
    <w:next w:val="Normal"/>
    <w:autoRedefine/>
    <w:uiPriority w:val="39"/>
    <w:semiHidden/>
    <w:rsid w:val="00065777"/>
    <w:pPr>
      <w:tabs>
        <w:tab w:val="left" w:pos="680"/>
        <w:tab w:val="right" w:leader="dot" w:pos="8494"/>
      </w:tabs>
      <w:spacing w:line="360" w:lineRule="exact"/>
      <w:ind w:left="227"/>
    </w:pPr>
  </w:style>
  <w:style w:type="paragraph" w:styleId="INNH3">
    <w:name w:val="toc 3"/>
    <w:basedOn w:val="Normal"/>
    <w:next w:val="Normal"/>
    <w:autoRedefine/>
    <w:uiPriority w:val="39"/>
    <w:semiHidden/>
    <w:rsid w:val="00065777"/>
    <w:pPr>
      <w:tabs>
        <w:tab w:val="left" w:pos="1247"/>
        <w:tab w:val="right" w:leader="dot" w:pos="8494"/>
      </w:tabs>
      <w:spacing w:line="360" w:lineRule="exact"/>
      <w:ind w:left="680"/>
    </w:pPr>
  </w:style>
  <w:style w:type="character" w:styleId="Hyperkobling">
    <w:name w:val="Hyperlink"/>
    <w:basedOn w:val="Standardskriftforavsnitt"/>
    <w:uiPriority w:val="99"/>
    <w:semiHidden/>
    <w:rsid w:val="00065777"/>
    <w:rPr>
      <w:color w:val="0072CE" w:themeColor="hyperlink"/>
      <w:u w:val="single"/>
    </w:rPr>
  </w:style>
  <w:style w:type="table" w:styleId="Lyslisteuthevingsfarge1">
    <w:name w:val="Light List Accent 1"/>
    <w:aliases w:val="Miljødir - Tabell"/>
    <w:basedOn w:val="Vanligtabell"/>
    <w:uiPriority w:val="61"/>
    <w:rsid w:val="00BE45E9"/>
    <w:pPr>
      <w:spacing w:after="0" w:line="242" w:lineRule="auto"/>
    </w:pPr>
    <w:rPr>
      <w:rFonts w:cs="Times New Roman"/>
      <w:sz w:val="17"/>
      <w:szCs w:val="20"/>
    </w:rPr>
    <w:tblPr>
      <w:tblStyleRowBandSize w:val="1"/>
      <w:tblStyleColBandSize w:val="1"/>
      <w:tblBorders>
        <w:top w:val="single" w:sz="8" w:space="0" w:color="005E5D" w:themeColor="text2"/>
        <w:left w:val="single" w:sz="8" w:space="0" w:color="005E5D" w:themeColor="text2"/>
        <w:bottom w:val="single" w:sz="8" w:space="0" w:color="005E5D" w:themeColor="text2"/>
        <w:right w:val="single" w:sz="8" w:space="0" w:color="005E5D" w:themeColor="text2"/>
        <w:insideH w:val="single" w:sz="8" w:space="0" w:color="005E5D" w:themeColor="text2"/>
        <w:insideV w:val="single" w:sz="8" w:space="0" w:color="005E5D" w:themeColor="text2"/>
      </w:tblBorders>
      <w:tblCellMar>
        <w:top w:w="57" w:type="dxa"/>
        <w:bottom w:w="57" w:type="dxa"/>
      </w:tblCellMar>
    </w:tblPr>
    <w:tblStylePr w:type="firstRow">
      <w:pPr>
        <w:spacing w:before="0" w:after="0" w:line="240" w:lineRule="auto"/>
      </w:pPr>
      <w:rPr>
        <w:b/>
        <w:bCs/>
        <w:color w:val="005E5D" w:themeColor="text2"/>
      </w:rPr>
      <w:tblPr/>
      <w:tcPr>
        <w:shd w:val="clear" w:color="auto" w:fill="F2F2F2" w:themeFill="background1" w:themeFillShade="F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E5D" w:themeColor="accent1"/>
          <w:left w:val="single" w:sz="8" w:space="0" w:color="005E5D" w:themeColor="accent1"/>
          <w:bottom w:val="single" w:sz="8" w:space="0" w:color="005E5D" w:themeColor="accent1"/>
          <w:right w:val="single" w:sz="8" w:space="0" w:color="005E5D" w:themeColor="accent1"/>
        </w:tcBorders>
      </w:tcPr>
    </w:tblStylePr>
    <w:tblStylePr w:type="firstCol">
      <w:rPr>
        <w:b/>
        <w:bCs/>
      </w:rPr>
    </w:tblStylePr>
    <w:tblStylePr w:type="lastCol">
      <w:pPr>
        <w:jc w:val="right"/>
      </w:pPr>
      <w:rPr>
        <w:b/>
        <w:bCs/>
      </w:rPr>
    </w:tblStylePr>
    <w:tblStylePr w:type="band1Vert">
      <w:tblPr/>
      <w:tcPr>
        <w:tcBorders>
          <w:top w:val="single" w:sz="8" w:space="0" w:color="005E5D" w:themeColor="accent1"/>
          <w:left w:val="single" w:sz="8" w:space="0" w:color="005E5D" w:themeColor="accent1"/>
          <w:bottom w:val="single" w:sz="8" w:space="0" w:color="005E5D" w:themeColor="accent1"/>
          <w:right w:val="single" w:sz="8" w:space="0" w:color="005E5D" w:themeColor="accent1"/>
        </w:tcBorders>
      </w:tcPr>
    </w:tblStylePr>
    <w:tblStylePr w:type="band1Horz">
      <w:tblPr/>
      <w:tcPr>
        <w:tcBorders>
          <w:top w:val="single" w:sz="8" w:space="0" w:color="005E5D" w:themeColor="accent1"/>
          <w:left w:val="single" w:sz="8" w:space="0" w:color="005E5D" w:themeColor="accent1"/>
          <w:bottom w:val="single" w:sz="8" w:space="0" w:color="005E5D" w:themeColor="accent1"/>
          <w:right w:val="single" w:sz="8" w:space="0" w:color="005E5D" w:themeColor="accent1"/>
        </w:tcBorders>
      </w:tcPr>
    </w:tblStylePr>
  </w:style>
  <w:style w:type="paragraph" w:customStyle="1" w:styleId="Tabelloverskrift">
    <w:name w:val="Tabelloverskrift"/>
    <w:basedOn w:val="Normal"/>
    <w:semiHidden/>
    <w:qFormat/>
    <w:rsid w:val="00086C49"/>
    <w:pPr>
      <w:spacing w:line="240" w:lineRule="atLeast"/>
    </w:pPr>
    <w:rPr>
      <w:rFonts w:asciiTheme="majorHAnsi" w:hAnsiTheme="majorHAnsi"/>
      <w:bCs/>
      <w:color w:val="FFFFFF" w:themeColor="background1"/>
    </w:rPr>
  </w:style>
  <w:style w:type="paragraph" w:customStyle="1" w:styleId="Tabellundertittel">
    <w:name w:val="Tabellundertittel"/>
    <w:basedOn w:val="Normal"/>
    <w:semiHidden/>
    <w:qFormat/>
    <w:rsid w:val="00163296"/>
    <w:pPr>
      <w:spacing w:line="200" w:lineRule="atLeast"/>
    </w:pPr>
    <w:rPr>
      <w:color w:val="FFFFFF" w:themeColor="background1"/>
      <w:sz w:val="16"/>
    </w:rPr>
  </w:style>
  <w:style w:type="paragraph" w:customStyle="1" w:styleId="Tabelltekst">
    <w:name w:val="Tabelltekst"/>
    <w:basedOn w:val="Normal"/>
    <w:semiHidden/>
    <w:qFormat/>
    <w:rsid w:val="002B34B0"/>
    <w:pPr>
      <w:spacing w:line="200" w:lineRule="exact"/>
    </w:pPr>
    <w:rPr>
      <w:sz w:val="17"/>
    </w:rPr>
  </w:style>
  <w:style w:type="paragraph" w:customStyle="1" w:styleId="Kolofonoverskrift">
    <w:name w:val="Kolofonoverskrift"/>
    <w:basedOn w:val="Normal"/>
    <w:uiPriority w:val="99"/>
    <w:semiHidden/>
    <w:rsid w:val="00086C49"/>
    <w:pPr>
      <w:spacing w:before="360" w:after="20" w:line="240" w:lineRule="auto"/>
    </w:pPr>
    <w:rPr>
      <w:rFonts w:ascii="Open Sans SemiBold" w:hAnsi="Open Sans SemiBold"/>
      <w:b/>
      <w:sz w:val="18"/>
    </w:rPr>
  </w:style>
  <w:style w:type="paragraph" w:customStyle="1" w:styleId="Kolofontekst">
    <w:name w:val="Kolofontekst"/>
    <w:basedOn w:val="Normal"/>
    <w:uiPriority w:val="99"/>
    <w:semiHidden/>
    <w:rsid w:val="009F0962"/>
    <w:rPr>
      <w:sz w:val="18"/>
    </w:rPr>
  </w:style>
  <w:style w:type="paragraph" w:styleId="Listeavsnitt">
    <w:name w:val="List Paragraph"/>
    <w:basedOn w:val="Normal"/>
    <w:uiPriority w:val="34"/>
    <w:qFormat/>
    <w:rsid w:val="002171C7"/>
    <w:pPr>
      <w:contextualSpacing/>
    </w:pPr>
  </w:style>
  <w:style w:type="paragraph" w:styleId="Fotnotetekst">
    <w:name w:val="footnote text"/>
    <w:basedOn w:val="Normal"/>
    <w:link w:val="FotnotetekstTegn"/>
    <w:uiPriority w:val="99"/>
    <w:semiHidden/>
    <w:rsid w:val="005614F7"/>
    <w:pPr>
      <w:spacing w:line="240" w:lineRule="atLeast"/>
    </w:pPr>
    <w:rPr>
      <w:rFonts w:eastAsiaTheme="minorHAnsi" w:cstheme="minorBidi"/>
      <w:color w:val="595959" w:themeColor="text1" w:themeTint="A6"/>
      <w:sz w:val="16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E576E"/>
    <w:rPr>
      <w:color w:val="595959" w:themeColor="text1" w:themeTint="A6"/>
      <w:sz w:val="16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1737CA"/>
    <w:rPr>
      <w:vertAlign w:val="superscript"/>
    </w:rPr>
  </w:style>
  <w:style w:type="character" w:styleId="Utheving">
    <w:name w:val="Emphasis"/>
    <w:basedOn w:val="Standardskriftforavsnitt"/>
    <w:uiPriority w:val="20"/>
    <w:semiHidden/>
    <w:qFormat/>
    <w:rsid w:val="00086C49"/>
    <w:rPr>
      <w:i/>
      <w:iCs/>
    </w:rPr>
  </w:style>
  <w:style w:type="character" w:styleId="Sterkutheving">
    <w:name w:val="Intense Emphasis"/>
    <w:basedOn w:val="Standardskriftforavsnitt"/>
    <w:uiPriority w:val="21"/>
    <w:semiHidden/>
    <w:qFormat/>
    <w:rsid w:val="00086C49"/>
    <w:rPr>
      <w:i/>
      <w:iCs/>
      <w:color w:val="005E5D" w:themeColor="accent1"/>
    </w:rPr>
  </w:style>
  <w:style w:type="paragraph" w:styleId="Sitat">
    <w:name w:val="Quote"/>
    <w:basedOn w:val="Normal"/>
    <w:next w:val="Normal"/>
    <w:link w:val="SitatTegn"/>
    <w:uiPriority w:val="29"/>
    <w:qFormat/>
    <w:rsid w:val="00086C4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086C49"/>
    <w:rPr>
      <w:rFonts w:eastAsia="Times New Roman" w:cs="Times New Roman"/>
      <w:i/>
      <w:iCs/>
      <w:color w:val="404040" w:themeColor="text1" w:themeTint="BF"/>
      <w:sz w:val="20"/>
      <w:szCs w:val="20"/>
      <w:lang w:eastAsia="nb-NO"/>
    </w:rPr>
  </w:style>
  <w:style w:type="character" w:styleId="Sterkreferanse">
    <w:name w:val="Intense Reference"/>
    <w:basedOn w:val="Standardskriftforavsnitt"/>
    <w:uiPriority w:val="32"/>
    <w:semiHidden/>
    <w:qFormat/>
    <w:rsid w:val="00086C49"/>
    <w:rPr>
      <w:b w:val="0"/>
      <w:bCs/>
      <w:smallCaps/>
      <w:color w:val="005E5D" w:themeColor="accent1"/>
      <w:spacing w:val="5"/>
    </w:rPr>
  </w:style>
  <w:style w:type="character" w:styleId="Boktittel">
    <w:name w:val="Book Title"/>
    <w:basedOn w:val="Standardskriftforavsnitt"/>
    <w:uiPriority w:val="33"/>
    <w:semiHidden/>
    <w:qFormat/>
    <w:rsid w:val="00086C49"/>
    <w:rPr>
      <w:b w:val="0"/>
      <w:bCs/>
      <w:i/>
      <w:iCs/>
      <w:spacing w:val="5"/>
    </w:rPr>
  </w:style>
  <w:style w:type="paragraph" w:customStyle="1" w:styleId="Mottaker">
    <w:name w:val="Mottaker"/>
    <w:basedOn w:val="Normal"/>
    <w:uiPriority w:val="99"/>
    <w:semiHidden/>
    <w:rsid w:val="00A93940"/>
    <w:pPr>
      <w:framePr w:hSpace="142" w:vSpace="170" w:wrap="around" w:vAnchor="page" w:hAnchor="text" w:y="2269"/>
      <w:spacing w:line="240" w:lineRule="auto"/>
    </w:pPr>
  </w:style>
  <w:style w:type="paragraph" w:customStyle="1" w:styleId="ref">
    <w:name w:val="ref"/>
    <w:basedOn w:val="Normal"/>
    <w:uiPriority w:val="99"/>
    <w:semiHidden/>
    <w:rsid w:val="00D57883"/>
    <w:pPr>
      <w:framePr w:hSpace="142" w:vSpace="170" w:wrap="around" w:vAnchor="page" w:hAnchor="text" w:y="2269"/>
      <w:spacing w:line="180" w:lineRule="auto"/>
    </w:pPr>
    <w:rPr>
      <w:sz w:val="18"/>
      <w:szCs w:val="18"/>
    </w:rPr>
  </w:style>
  <w:style w:type="character" w:styleId="Ulstomtale">
    <w:name w:val="Unresolved Mention"/>
    <w:basedOn w:val="Standardskriftforavsnitt"/>
    <w:uiPriority w:val="99"/>
    <w:semiHidden/>
    <w:unhideWhenUsed/>
    <w:rsid w:val="002D3739"/>
    <w:rPr>
      <w:color w:val="605E5C"/>
      <w:shd w:val="clear" w:color="auto" w:fill="E1DFDD"/>
    </w:rPr>
  </w:style>
  <w:style w:type="paragraph" w:customStyle="1" w:styleId="Avsender">
    <w:name w:val="Avsender"/>
    <w:basedOn w:val="Normal"/>
    <w:uiPriority w:val="99"/>
    <w:semiHidden/>
    <w:rsid w:val="00ED573E"/>
    <w:pPr>
      <w:tabs>
        <w:tab w:val="left" w:pos="3459"/>
      </w:tabs>
    </w:pPr>
  </w:style>
  <w:style w:type="table" w:customStyle="1" w:styleId="Tabellrutenett1">
    <w:name w:val="Tabellrutenett1"/>
    <w:basedOn w:val="Vanligtabell"/>
    <w:next w:val="Tabellrutenett"/>
    <w:uiPriority w:val="59"/>
    <w:rsid w:val="002A2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iljdir-Tabell1">
    <w:name w:val="Miljødir - Tabell1"/>
    <w:basedOn w:val="Vanligtabell"/>
    <w:next w:val="Lyslisteuthevingsfarge1"/>
    <w:uiPriority w:val="61"/>
    <w:semiHidden/>
    <w:unhideWhenUsed/>
    <w:rsid w:val="00E23A8F"/>
    <w:pPr>
      <w:spacing w:after="0" w:line="240" w:lineRule="auto"/>
    </w:pPr>
    <w:rPr>
      <w:rFonts w:ascii="Trebuchet MS" w:eastAsia="Trebuchet MS" w:hAnsi="Trebuchet MS" w:cs="Times New Roman"/>
    </w:rPr>
    <w:tblPr>
      <w:tblStyleRowBandSize w:val="1"/>
      <w:tblStyleColBandSize w:val="1"/>
      <w:tblInd w:w="0" w:type="nil"/>
      <w:tblBorders>
        <w:top w:val="single" w:sz="8" w:space="0" w:color="006964"/>
        <w:left w:val="single" w:sz="8" w:space="0" w:color="006964"/>
        <w:bottom w:val="single" w:sz="8" w:space="0" w:color="006964"/>
        <w:right w:val="single" w:sz="8" w:space="0" w:color="006964"/>
        <w:insideV w:val="single" w:sz="4" w:space="0" w:color="auto"/>
      </w:tblBorders>
      <w:tblCellMar>
        <w:top w:w="57" w:type="dxa"/>
        <w:bottom w:w="57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 w:val="0"/>
        <w:bCs/>
        <w:color w:val="FFFFFF"/>
      </w:rPr>
      <w:tblPr/>
      <w:tcPr>
        <w:shd w:val="clear" w:color="auto" w:fill="00696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6964"/>
          <w:left w:val="single" w:sz="8" w:space="0" w:color="006964"/>
          <w:bottom w:val="single" w:sz="8" w:space="0" w:color="006964"/>
          <w:right w:val="single" w:sz="8" w:space="0" w:color="0069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6964"/>
          <w:left w:val="single" w:sz="8" w:space="0" w:color="006964"/>
          <w:bottom w:val="single" w:sz="8" w:space="0" w:color="006964"/>
          <w:right w:val="single" w:sz="8" w:space="0" w:color="006964"/>
        </w:tcBorders>
      </w:tcPr>
    </w:tblStylePr>
    <w:tblStylePr w:type="band1Horz">
      <w:tblPr/>
      <w:tcPr>
        <w:tcBorders>
          <w:top w:val="single" w:sz="8" w:space="0" w:color="006964"/>
          <w:left w:val="single" w:sz="8" w:space="0" w:color="006964"/>
          <w:bottom w:val="single" w:sz="8" w:space="0" w:color="006964"/>
          <w:right w:val="single" w:sz="8" w:space="0" w:color="006964"/>
        </w:tcBorders>
      </w:tcPr>
    </w:tblStylePr>
  </w:style>
  <w:style w:type="character" w:styleId="Merknadsreferanse">
    <w:name w:val="annotation reference"/>
    <w:basedOn w:val="Standardskriftforavsnitt"/>
    <w:uiPriority w:val="99"/>
    <w:semiHidden/>
    <w:unhideWhenUsed/>
    <w:rsid w:val="00E7435C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E7435C"/>
    <w:pPr>
      <w:spacing w:line="240" w:lineRule="auto"/>
    </w:pPr>
  </w:style>
  <w:style w:type="character" w:customStyle="1" w:styleId="MerknadstekstTegn">
    <w:name w:val="Merknadstekst Tegn"/>
    <w:basedOn w:val="Standardskriftforavsnitt"/>
    <w:link w:val="Merknadstekst"/>
    <w:uiPriority w:val="99"/>
    <w:rsid w:val="00E7435C"/>
    <w:rPr>
      <w:rFonts w:eastAsia="Times New Roman" w:cs="Times New Roman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7435C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7435C"/>
    <w:rPr>
      <w:rFonts w:eastAsia="Times New Roman" w:cs="Times New Roman"/>
      <w:b/>
      <w:bCs/>
      <w:sz w:val="20"/>
      <w:szCs w:val="20"/>
    </w:rPr>
  </w:style>
  <w:style w:type="paragraph" w:styleId="Revisjon">
    <w:name w:val="Revision"/>
    <w:hidden/>
    <w:uiPriority w:val="99"/>
    <w:semiHidden/>
    <w:rsid w:val="002952D2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styleId="Omtale">
    <w:name w:val="Mention"/>
    <w:basedOn w:val="Standardskriftforavsnitt"/>
    <w:uiPriority w:val="99"/>
    <w:unhideWhenUsed/>
    <w:rsid w:val="0014130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miljodir.sharepoint.com/Organisasjonsmaler/Tom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472011A7A8E41788A7A6F7AED459C5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0F29998-7DEB-4D07-9BFE-A681F0DD33D3}"/>
      </w:docPartPr>
      <w:docPartBody>
        <w:p w:rsidR="00B766AF" w:rsidRDefault="00DA4C8B" w:rsidP="00DA4C8B">
          <w:pPr>
            <w:pStyle w:val="8472011A7A8E41788A7A6F7AED459C5B"/>
          </w:pPr>
          <w:r w:rsidRPr="00DD6D1D">
            <w:rPr>
              <w:rStyle w:val="Plassholdertekst"/>
            </w:rPr>
            <w:t>Velg et element.</w:t>
          </w:r>
        </w:p>
      </w:docPartBody>
    </w:docPart>
    <w:docPart>
      <w:docPartPr>
        <w:name w:val="8F58DE4F4EFB4982A9D2D826C096161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7A5C444-5457-44C6-83CE-C4946222D83C}"/>
      </w:docPartPr>
      <w:docPartBody>
        <w:p w:rsidR="00B766AF" w:rsidRDefault="00B766AF" w:rsidP="00B766AF">
          <w:pPr>
            <w:pStyle w:val="8F58DE4F4EFB4982A9D2D826C0961617"/>
          </w:pPr>
          <w:r w:rsidRPr="00DD6D1D">
            <w:rPr>
              <w:rStyle w:val="Plassholdertekst"/>
            </w:rPr>
            <w:t>Velg et element.</w:t>
          </w:r>
        </w:p>
      </w:docPartBody>
    </w:docPart>
    <w:docPart>
      <w:docPartPr>
        <w:name w:val="641325570AF546CB85B477926BFC40D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A50440E1-4BF6-4375-8C63-CBC449F35E4D}"/>
      </w:docPartPr>
      <w:docPartBody>
        <w:p w:rsidR="00B766AF" w:rsidRDefault="00B766AF" w:rsidP="00B766AF">
          <w:pPr>
            <w:pStyle w:val="641325570AF546CB85B477926BFC40D2"/>
          </w:pPr>
          <w:r w:rsidRPr="00DD6D1D">
            <w:rPr>
              <w:rStyle w:val="Plassholdertekst"/>
            </w:rPr>
            <w:t>Velg et element.</w:t>
          </w:r>
        </w:p>
      </w:docPartBody>
    </w:docPart>
    <w:docPart>
      <w:docPartPr>
        <w:name w:val="0458EA9D87BA425383A72CF300ECED0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12E6362-7C53-4A6F-AD4B-C9F5F1689A28}"/>
      </w:docPartPr>
      <w:docPartBody>
        <w:p w:rsidR="00B766AF" w:rsidRDefault="00B766AF" w:rsidP="00B766AF">
          <w:pPr>
            <w:pStyle w:val="0458EA9D87BA425383A72CF300ECED05"/>
          </w:pPr>
          <w:r w:rsidRPr="00DD6D1D">
            <w:rPr>
              <w:rStyle w:val="Plassholdertekst"/>
            </w:rPr>
            <w:t>Velg et element.</w:t>
          </w:r>
        </w:p>
      </w:docPartBody>
    </w:docPart>
    <w:docPart>
      <w:docPartPr>
        <w:name w:val="7F7A92EE1E214E78971F355FECF6352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BCBC78D1-E216-4D2B-9AF0-571AC82B85C9}"/>
      </w:docPartPr>
      <w:docPartBody>
        <w:p w:rsidR="00B766AF" w:rsidRDefault="00B766AF" w:rsidP="00B766AF">
          <w:pPr>
            <w:pStyle w:val="7F7A92EE1E214E78971F355FECF63527"/>
          </w:pPr>
          <w:r w:rsidRPr="00DD6D1D">
            <w:rPr>
              <w:rStyle w:val="Plassholdertekst"/>
            </w:rPr>
            <w:t>Velg et element.</w:t>
          </w:r>
        </w:p>
      </w:docPartBody>
    </w:docPart>
    <w:docPart>
      <w:docPartPr>
        <w:name w:val="96FC170EF05049FC9221C61952C9EF0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E65F092-8481-476F-B0BC-7B28149E934A}"/>
      </w:docPartPr>
      <w:docPartBody>
        <w:p w:rsidR="00B766AF" w:rsidRDefault="00B766AF" w:rsidP="00B766AF">
          <w:pPr>
            <w:pStyle w:val="96FC170EF05049FC9221C61952C9EF08"/>
          </w:pPr>
          <w:r w:rsidRPr="00DD6D1D">
            <w:rPr>
              <w:rStyle w:val="Plassholdertekst"/>
            </w:rPr>
            <w:t>Velg et element.</w:t>
          </w:r>
        </w:p>
      </w:docPartBody>
    </w:docPart>
    <w:docPart>
      <w:docPartPr>
        <w:name w:val="F3CD3507501D40E18C0441BAB918C34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F8F309F-BE6D-4A26-9DC9-94D529F1C479}"/>
      </w:docPartPr>
      <w:docPartBody>
        <w:p w:rsidR="00B766AF" w:rsidRDefault="00B766AF" w:rsidP="00B766AF">
          <w:pPr>
            <w:pStyle w:val="F3CD3507501D40E18C0441BAB918C345"/>
          </w:pPr>
          <w:r w:rsidRPr="00DD6D1D">
            <w:rPr>
              <w:rStyle w:val="Plassholdertekst"/>
            </w:rPr>
            <w:t>Velg et element.</w:t>
          </w:r>
        </w:p>
      </w:docPartBody>
    </w:docPart>
    <w:docPart>
      <w:docPartPr>
        <w:name w:val="DDB35CB88AD34F50A70FA284E693C5A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21C589F-2F90-4BB4-B16D-92A9A526F594}"/>
      </w:docPartPr>
      <w:docPartBody>
        <w:p w:rsidR="00B766AF" w:rsidRDefault="00B766AF" w:rsidP="00B766AF">
          <w:pPr>
            <w:pStyle w:val="DDB35CB88AD34F50A70FA284E693C5A3"/>
          </w:pPr>
          <w:r w:rsidRPr="00DD6D1D">
            <w:rPr>
              <w:rStyle w:val="Plassholdertekst"/>
            </w:rPr>
            <w:t>Velg et element.</w:t>
          </w:r>
        </w:p>
      </w:docPartBody>
    </w:docPart>
    <w:docPart>
      <w:docPartPr>
        <w:name w:val="010CA38C7BBB4B4AA895CA892543CE0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06FA48A-3CB0-4223-849A-CEDD6DFF6496}"/>
      </w:docPartPr>
      <w:docPartBody>
        <w:p w:rsidR="00B766AF" w:rsidRDefault="00B766AF" w:rsidP="00B766AF">
          <w:pPr>
            <w:pStyle w:val="010CA38C7BBB4B4AA895CA892543CE0E"/>
          </w:pPr>
          <w:r w:rsidRPr="00DD6D1D">
            <w:rPr>
              <w:rStyle w:val="Plassholdertekst"/>
            </w:rPr>
            <w:t>Velg et element.</w:t>
          </w:r>
        </w:p>
      </w:docPartBody>
    </w:docPart>
    <w:docPart>
      <w:docPartPr>
        <w:name w:val="EF0C89061D3342868C2675DB8F22CE5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7781A6F-8C45-4D7A-A045-4FA159DEF7C2}"/>
      </w:docPartPr>
      <w:docPartBody>
        <w:p w:rsidR="00B766AF" w:rsidRDefault="00B766AF" w:rsidP="00B766AF">
          <w:pPr>
            <w:pStyle w:val="EF0C89061D3342868C2675DB8F22CE51"/>
          </w:pPr>
          <w:r w:rsidRPr="00DD6D1D">
            <w:rPr>
              <w:rStyle w:val="Plassholdertekst"/>
            </w:rPr>
            <w:t>Velg et element.</w:t>
          </w:r>
        </w:p>
      </w:docPartBody>
    </w:docPart>
    <w:docPart>
      <w:docPartPr>
        <w:name w:val="6A3480633EF942D6942D062F8760DBC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6959CC4-6AD6-47D2-8D09-4F4AF178C551}"/>
      </w:docPartPr>
      <w:docPartBody>
        <w:p w:rsidR="00B766AF" w:rsidRDefault="00B766AF" w:rsidP="00B766AF">
          <w:pPr>
            <w:pStyle w:val="6A3480633EF942D6942D062F8760DBC2"/>
          </w:pPr>
          <w:r w:rsidRPr="00DD6D1D">
            <w:rPr>
              <w:rStyle w:val="Plassholdertekst"/>
            </w:rPr>
            <w:t>Velg et element.</w:t>
          </w:r>
        </w:p>
      </w:docPartBody>
    </w:docPart>
    <w:docPart>
      <w:docPartPr>
        <w:name w:val="6641540F2A0B408595B5D04D3254DB3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58F4FE7-57F3-477A-A623-3A2F36B84E2A}"/>
      </w:docPartPr>
      <w:docPartBody>
        <w:p w:rsidR="00B766AF" w:rsidRDefault="00B766AF" w:rsidP="00B766AF">
          <w:pPr>
            <w:pStyle w:val="6641540F2A0B408595B5D04D3254DB37"/>
          </w:pPr>
          <w:r w:rsidRPr="00DD6D1D">
            <w:rPr>
              <w:rStyle w:val="Plassholdertekst"/>
            </w:rPr>
            <w:t>Velg et element.</w:t>
          </w:r>
        </w:p>
      </w:docPartBody>
    </w:docPart>
    <w:docPart>
      <w:docPartPr>
        <w:name w:val="87A273E818C1490B8996F483FA5DA399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120F31F-51B3-4473-BC22-36CC06A9F0C3}"/>
      </w:docPartPr>
      <w:docPartBody>
        <w:p w:rsidR="00B766AF" w:rsidRDefault="00B766AF" w:rsidP="00B766AF">
          <w:pPr>
            <w:pStyle w:val="87A273E818C1490B8996F483FA5DA399"/>
          </w:pPr>
          <w:r w:rsidRPr="00DD6D1D">
            <w:rPr>
              <w:rStyle w:val="Plassholdertekst"/>
            </w:rPr>
            <w:t>Velg et element.</w:t>
          </w:r>
        </w:p>
      </w:docPartBody>
    </w:docPart>
    <w:docPart>
      <w:docPartPr>
        <w:name w:val="4EBAF993DF9444B9BB4DCE9B42CE226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E34C912-305D-4D02-A5AC-644DAF7FBF4F}"/>
      </w:docPartPr>
      <w:docPartBody>
        <w:p w:rsidR="00B766AF" w:rsidRDefault="00B766AF" w:rsidP="00B766AF">
          <w:pPr>
            <w:pStyle w:val="4EBAF993DF9444B9BB4DCE9B42CE2260"/>
          </w:pPr>
          <w:r w:rsidRPr="00DD6D1D">
            <w:rPr>
              <w:rStyle w:val="Plassholdertekst"/>
            </w:rPr>
            <w:t>Velg et element.</w:t>
          </w:r>
        </w:p>
      </w:docPartBody>
    </w:docPart>
    <w:docPart>
      <w:docPartPr>
        <w:name w:val="368523B8FF4748C792AF46E6F3606FF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E3DC6A1-03EF-4D50-929A-F74FE59A4881}"/>
      </w:docPartPr>
      <w:docPartBody>
        <w:p w:rsidR="00B766AF" w:rsidRDefault="00B766AF" w:rsidP="00B766AF">
          <w:pPr>
            <w:pStyle w:val="368523B8FF4748C792AF46E6F3606FF4"/>
          </w:pPr>
          <w:r w:rsidRPr="00DD6D1D">
            <w:rPr>
              <w:rStyle w:val="Plassholdertekst"/>
            </w:rPr>
            <w:t>Velg et element.</w:t>
          </w:r>
        </w:p>
      </w:docPartBody>
    </w:docPart>
    <w:docPart>
      <w:docPartPr>
        <w:name w:val="5B16D323354B4D81B65AE94066C357B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6EB61A8-0E53-492A-9E7A-2EB3BE6B10B8}"/>
      </w:docPartPr>
      <w:docPartBody>
        <w:p w:rsidR="00B766AF" w:rsidRDefault="00B766AF" w:rsidP="00B766AF">
          <w:pPr>
            <w:pStyle w:val="5B16D323354B4D81B65AE94066C357BF"/>
          </w:pPr>
          <w:r w:rsidRPr="00DD6D1D">
            <w:rPr>
              <w:rStyle w:val="Plassholdertekst"/>
            </w:rPr>
            <w:t>Velg et element.</w:t>
          </w:r>
        </w:p>
      </w:docPartBody>
    </w:docPart>
    <w:docPart>
      <w:docPartPr>
        <w:name w:val="644B27B0902840C3BB9F9C09DE714B4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1D85A60-9F0A-4209-ABC7-EF1577A3F41A}"/>
      </w:docPartPr>
      <w:docPartBody>
        <w:p w:rsidR="00B766AF" w:rsidRDefault="00B766AF" w:rsidP="00B766AF">
          <w:pPr>
            <w:pStyle w:val="644B27B0902840C3BB9F9C09DE714B44"/>
          </w:pPr>
          <w:r w:rsidRPr="00DD6D1D">
            <w:rPr>
              <w:rStyle w:val="Plassholdertekst"/>
            </w:rPr>
            <w:t>Velg et element.</w:t>
          </w:r>
        </w:p>
      </w:docPartBody>
    </w:docPart>
    <w:docPart>
      <w:docPartPr>
        <w:name w:val="06A57E464DE943E4A4449B9DF885463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27DDDAE-E352-420A-AFEB-76E5FF0E035D}"/>
      </w:docPartPr>
      <w:docPartBody>
        <w:p w:rsidR="00B766AF" w:rsidRDefault="00B766AF" w:rsidP="00B766AF">
          <w:pPr>
            <w:pStyle w:val="06A57E464DE943E4A4449B9DF8854635"/>
          </w:pPr>
          <w:r w:rsidRPr="00DD6D1D">
            <w:rPr>
              <w:rStyle w:val="Plassholdertekst"/>
            </w:rPr>
            <w:t>Velg et element.</w:t>
          </w:r>
        </w:p>
      </w:docPartBody>
    </w:docPart>
    <w:docPart>
      <w:docPartPr>
        <w:name w:val="2AAA03C82FB4446884887BA5E8B5E77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C407B80-89B3-4704-AC20-DCD569B59302}"/>
      </w:docPartPr>
      <w:docPartBody>
        <w:p w:rsidR="00B766AF" w:rsidRDefault="00B766AF" w:rsidP="00B766AF">
          <w:pPr>
            <w:pStyle w:val="2AAA03C82FB4446884887BA5E8B5E771"/>
          </w:pPr>
          <w:r w:rsidRPr="00DD6D1D">
            <w:rPr>
              <w:rStyle w:val="Plassholdertekst"/>
            </w:rPr>
            <w:t>Velg et element.</w:t>
          </w:r>
        </w:p>
      </w:docPartBody>
    </w:docPart>
    <w:docPart>
      <w:docPartPr>
        <w:name w:val="293F1B386D8F4E24B95C3048D5F9ACF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CDFC304-9C81-4F2B-A7D9-7150837D27A6}"/>
      </w:docPartPr>
      <w:docPartBody>
        <w:p w:rsidR="00B766AF" w:rsidRDefault="00B766AF" w:rsidP="00B766AF">
          <w:pPr>
            <w:pStyle w:val="293F1B386D8F4E24B95C3048D5F9ACF2"/>
          </w:pPr>
          <w:r w:rsidRPr="00DD6D1D">
            <w:rPr>
              <w:rStyle w:val="Plassholdertekst"/>
            </w:rPr>
            <w:t>Velg et element.</w:t>
          </w:r>
        </w:p>
      </w:docPartBody>
    </w:docPart>
    <w:docPart>
      <w:docPartPr>
        <w:name w:val="E04501750782467697FF2D07525069E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973D9D7-D89C-4C23-AE84-584A5F0B1F9A}"/>
      </w:docPartPr>
      <w:docPartBody>
        <w:p w:rsidR="00B766AF" w:rsidRDefault="00B766AF" w:rsidP="00B766AF">
          <w:pPr>
            <w:pStyle w:val="E04501750782467697FF2D07525069E8"/>
          </w:pPr>
          <w:r w:rsidRPr="00DD6D1D">
            <w:rPr>
              <w:rStyle w:val="Plassholdertekst"/>
            </w:rPr>
            <w:t>Velg et element.</w:t>
          </w:r>
        </w:p>
      </w:docPartBody>
    </w:docPart>
    <w:docPart>
      <w:docPartPr>
        <w:name w:val="A200A4C8BB54463FB4159261DD3B142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65176C9-A283-4E70-9BD3-7CDBD6235423}"/>
      </w:docPartPr>
      <w:docPartBody>
        <w:p w:rsidR="00B766AF" w:rsidRDefault="00B766AF" w:rsidP="00B766AF">
          <w:pPr>
            <w:pStyle w:val="A200A4C8BB54463FB4159261DD3B142C"/>
          </w:pPr>
          <w:r w:rsidRPr="00DD6D1D">
            <w:rPr>
              <w:rStyle w:val="Plassholdertekst"/>
            </w:rPr>
            <w:t>Velg et element.</w:t>
          </w:r>
        </w:p>
      </w:docPartBody>
    </w:docPart>
    <w:docPart>
      <w:docPartPr>
        <w:name w:val="3C802EEE64BE44F28E9F5BF23C5F4FB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263D749A-A373-4EA4-964B-A304F4F1B053}"/>
      </w:docPartPr>
      <w:docPartBody>
        <w:p w:rsidR="00B766AF" w:rsidRDefault="00B766AF" w:rsidP="00B766AF">
          <w:pPr>
            <w:pStyle w:val="3C802EEE64BE44F28E9F5BF23C5F4FB4"/>
          </w:pPr>
          <w:r w:rsidRPr="00DD6D1D">
            <w:rPr>
              <w:rStyle w:val="Plassholdertekst"/>
            </w:rPr>
            <w:t>Velg et element.</w:t>
          </w:r>
        </w:p>
      </w:docPartBody>
    </w:docPart>
    <w:docPart>
      <w:docPartPr>
        <w:name w:val="D158CB6367D94721877DBE7EC5920C8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7F22F1B-08A9-4EBB-95CF-70E3C959BC0A}"/>
      </w:docPartPr>
      <w:docPartBody>
        <w:p w:rsidR="00B766AF" w:rsidRDefault="00B766AF" w:rsidP="00B766AF">
          <w:pPr>
            <w:pStyle w:val="D158CB6367D94721877DBE7EC5920C84"/>
          </w:pPr>
          <w:r w:rsidRPr="00DD6D1D">
            <w:rPr>
              <w:rStyle w:val="Plassholdertekst"/>
            </w:rPr>
            <w:t>Velg et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 SemiBold">
    <w:panose1 w:val="020B0706030804020204"/>
    <w:charset w:val="00"/>
    <w:family w:val="swiss"/>
    <w:pitch w:val="variable"/>
    <w:sig w:usb0="E00002EF" w:usb1="4000205B" w:usb2="00000028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46F"/>
    <w:rsid w:val="001B646F"/>
    <w:rsid w:val="0043263D"/>
    <w:rsid w:val="004662BB"/>
    <w:rsid w:val="004A0BB6"/>
    <w:rsid w:val="005F7579"/>
    <w:rsid w:val="006D0215"/>
    <w:rsid w:val="0076587F"/>
    <w:rsid w:val="00AD38E2"/>
    <w:rsid w:val="00B766AF"/>
    <w:rsid w:val="00BE2D4F"/>
    <w:rsid w:val="00C12CD7"/>
    <w:rsid w:val="00DA4C8B"/>
    <w:rsid w:val="00F34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B766AF"/>
    <w:rPr>
      <w:color w:val="808080"/>
    </w:rPr>
  </w:style>
  <w:style w:type="paragraph" w:customStyle="1" w:styleId="8F58DE4F4EFB4982A9D2D826C0961617">
    <w:name w:val="8F58DE4F4EFB4982A9D2D826C0961617"/>
    <w:rsid w:val="00B766AF"/>
  </w:style>
  <w:style w:type="paragraph" w:customStyle="1" w:styleId="641325570AF546CB85B477926BFC40D2">
    <w:name w:val="641325570AF546CB85B477926BFC40D2"/>
    <w:rsid w:val="00B766AF"/>
  </w:style>
  <w:style w:type="paragraph" w:customStyle="1" w:styleId="0458EA9D87BA425383A72CF300ECED05">
    <w:name w:val="0458EA9D87BA425383A72CF300ECED05"/>
    <w:rsid w:val="00B766AF"/>
  </w:style>
  <w:style w:type="paragraph" w:customStyle="1" w:styleId="7F7A92EE1E214E78971F355FECF63527">
    <w:name w:val="7F7A92EE1E214E78971F355FECF63527"/>
    <w:rsid w:val="00B766AF"/>
  </w:style>
  <w:style w:type="paragraph" w:customStyle="1" w:styleId="96FC170EF05049FC9221C61952C9EF08">
    <w:name w:val="96FC170EF05049FC9221C61952C9EF08"/>
    <w:rsid w:val="00B766AF"/>
  </w:style>
  <w:style w:type="paragraph" w:customStyle="1" w:styleId="F3CD3507501D40E18C0441BAB918C345">
    <w:name w:val="F3CD3507501D40E18C0441BAB918C345"/>
    <w:rsid w:val="00B766AF"/>
  </w:style>
  <w:style w:type="paragraph" w:customStyle="1" w:styleId="DDB35CB88AD34F50A70FA284E693C5A3">
    <w:name w:val="DDB35CB88AD34F50A70FA284E693C5A3"/>
    <w:rsid w:val="00B766AF"/>
  </w:style>
  <w:style w:type="paragraph" w:customStyle="1" w:styleId="010CA38C7BBB4B4AA895CA892543CE0E">
    <w:name w:val="010CA38C7BBB4B4AA895CA892543CE0E"/>
    <w:rsid w:val="00B766AF"/>
  </w:style>
  <w:style w:type="paragraph" w:customStyle="1" w:styleId="EF0C89061D3342868C2675DB8F22CE51">
    <w:name w:val="EF0C89061D3342868C2675DB8F22CE51"/>
    <w:rsid w:val="00B766AF"/>
  </w:style>
  <w:style w:type="paragraph" w:customStyle="1" w:styleId="6A3480633EF942D6942D062F8760DBC2">
    <w:name w:val="6A3480633EF942D6942D062F8760DBC2"/>
    <w:rsid w:val="00B766AF"/>
  </w:style>
  <w:style w:type="paragraph" w:customStyle="1" w:styleId="6641540F2A0B408595B5D04D3254DB37">
    <w:name w:val="6641540F2A0B408595B5D04D3254DB37"/>
    <w:rsid w:val="00B766AF"/>
  </w:style>
  <w:style w:type="paragraph" w:customStyle="1" w:styleId="8472011A7A8E41788A7A6F7AED459C5B">
    <w:name w:val="8472011A7A8E41788A7A6F7AED459C5B"/>
    <w:rsid w:val="00DA4C8B"/>
  </w:style>
  <w:style w:type="paragraph" w:customStyle="1" w:styleId="87A273E818C1490B8996F483FA5DA399">
    <w:name w:val="87A273E818C1490B8996F483FA5DA399"/>
    <w:rsid w:val="00B766AF"/>
  </w:style>
  <w:style w:type="paragraph" w:customStyle="1" w:styleId="4EBAF993DF9444B9BB4DCE9B42CE2260">
    <w:name w:val="4EBAF993DF9444B9BB4DCE9B42CE2260"/>
    <w:rsid w:val="00B766AF"/>
  </w:style>
  <w:style w:type="paragraph" w:customStyle="1" w:styleId="368523B8FF4748C792AF46E6F3606FF4">
    <w:name w:val="368523B8FF4748C792AF46E6F3606FF4"/>
    <w:rsid w:val="00B766AF"/>
  </w:style>
  <w:style w:type="paragraph" w:customStyle="1" w:styleId="5B16D323354B4D81B65AE94066C357BF">
    <w:name w:val="5B16D323354B4D81B65AE94066C357BF"/>
    <w:rsid w:val="00B766AF"/>
  </w:style>
  <w:style w:type="paragraph" w:customStyle="1" w:styleId="644B27B0902840C3BB9F9C09DE714B44">
    <w:name w:val="644B27B0902840C3BB9F9C09DE714B44"/>
    <w:rsid w:val="00B766AF"/>
  </w:style>
  <w:style w:type="paragraph" w:customStyle="1" w:styleId="06A57E464DE943E4A4449B9DF8854635">
    <w:name w:val="06A57E464DE943E4A4449B9DF8854635"/>
    <w:rsid w:val="00B766AF"/>
  </w:style>
  <w:style w:type="paragraph" w:customStyle="1" w:styleId="2AAA03C82FB4446884887BA5E8B5E771">
    <w:name w:val="2AAA03C82FB4446884887BA5E8B5E771"/>
    <w:rsid w:val="00B766AF"/>
  </w:style>
  <w:style w:type="paragraph" w:customStyle="1" w:styleId="293F1B386D8F4E24B95C3048D5F9ACF2">
    <w:name w:val="293F1B386D8F4E24B95C3048D5F9ACF2"/>
    <w:rsid w:val="00B766AF"/>
  </w:style>
  <w:style w:type="paragraph" w:customStyle="1" w:styleId="E04501750782467697FF2D07525069E8">
    <w:name w:val="E04501750782467697FF2D07525069E8"/>
    <w:rsid w:val="00B766AF"/>
  </w:style>
  <w:style w:type="paragraph" w:customStyle="1" w:styleId="A200A4C8BB54463FB4159261DD3B142C">
    <w:name w:val="A200A4C8BB54463FB4159261DD3B142C"/>
    <w:rsid w:val="00B766AF"/>
  </w:style>
  <w:style w:type="paragraph" w:customStyle="1" w:styleId="3C802EEE64BE44F28E9F5BF23C5F4FB4">
    <w:name w:val="3C802EEE64BE44F28E9F5BF23C5F4FB4"/>
    <w:rsid w:val="00B766AF"/>
  </w:style>
  <w:style w:type="paragraph" w:customStyle="1" w:styleId="D158CB6367D94721877DBE7EC5920C84">
    <w:name w:val="D158CB6367D94721877DBE7EC5920C84"/>
    <w:rsid w:val="00B766A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Miljødirektoratet">
      <a:dk1>
        <a:srgbClr val="000000"/>
      </a:dk1>
      <a:lt1>
        <a:srgbClr val="FFFFFF"/>
      </a:lt1>
      <a:dk2>
        <a:srgbClr val="005E5D"/>
      </a:dk2>
      <a:lt2>
        <a:srgbClr val="FCFAF6"/>
      </a:lt2>
      <a:accent1>
        <a:srgbClr val="005E5D"/>
      </a:accent1>
      <a:accent2>
        <a:srgbClr val="337E7D"/>
      </a:accent2>
      <a:accent3>
        <a:srgbClr val="40C1AC"/>
      </a:accent3>
      <a:accent4>
        <a:srgbClr val="D86018"/>
      </a:accent4>
      <a:accent5>
        <a:srgbClr val="EFBE7D"/>
      </a:accent5>
      <a:accent6>
        <a:srgbClr val="F5F1E5"/>
      </a:accent6>
      <a:hlink>
        <a:srgbClr val="0072CE"/>
      </a:hlink>
      <a:folHlink>
        <a:srgbClr val="B9D9EB"/>
      </a:folHlink>
    </a:clrScheme>
    <a:fontScheme name="Open Sans">
      <a:majorFont>
        <a:latin typeface="Open Sans"/>
        <a:ea typeface=""/>
        <a:cs typeface=""/>
      </a:majorFont>
      <a:minorFont>
        <a:latin typeface="Open Sa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rgbClr val="006964"/>
        </a:solidFill>
        <a:ln w="6350">
          <a:noFill/>
        </a:ln>
        <a:effectLst/>
      </a:spPr>
      <a:bodyPr rot="0" spcFirstLastPara="0" vertOverflow="overflow" horzOverflow="overflow" vert="horz" wrap="square" lIns="144000" tIns="288000" rIns="144000" bIns="28800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</b:Sourc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chivedBy xmlns="77c66926-de0b-4319-80b8-6d398cb81c82" xsi:nil="true"/>
    <ArchivedTo xmlns="77c66926-de0b-4319-80b8-6d398cb81c82">
      <Url xsi:nil="true"/>
      <Description xsi:nil="true"/>
    </ArchivedTo>
    <Archived xmlns="77c66926-de0b-4319-80b8-6d398cb81c82" xsi:nil="true"/>
    <TaxCatchAll xmlns="77c66926-de0b-4319-80b8-6d398cb81c82" xsi:nil="true"/>
    <lcf76f155ced4ddcb4097134ff3c332f xmlns="1c246148-af6b-47f5-be5c-77ef4a568c0c">
      <Terms xmlns="http://schemas.microsoft.com/office/infopath/2007/PartnerControls"/>
    </lcf76f155ced4ddcb4097134ff3c332f>
    <Dato xmlns="1c246148-af6b-47f5-be5c-77ef4a568c0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8A3EF74700B5E45B7215160AB5081FB" ma:contentTypeVersion="23" ma:contentTypeDescription="Opprett et nytt dokument." ma:contentTypeScope="" ma:versionID="3c44f7d29e7f17145e8f6d461d2b998c">
  <xsd:schema xmlns:xsd="http://www.w3.org/2001/XMLSchema" xmlns:xs="http://www.w3.org/2001/XMLSchema" xmlns:p="http://schemas.microsoft.com/office/2006/metadata/properties" xmlns:ns2="1c246148-af6b-47f5-be5c-77ef4a568c0c" xmlns:ns3="77c66926-de0b-4319-80b8-6d398cb81c82" targetNamespace="http://schemas.microsoft.com/office/2006/metadata/properties" ma:root="true" ma:fieldsID="5e13bc6ee6895a48ee737334a8a60be7" ns2:_="" ns3:_="">
    <xsd:import namespace="1c246148-af6b-47f5-be5c-77ef4a568c0c"/>
    <xsd:import namespace="77c66926-de0b-4319-80b8-6d398cb81c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3:Archived" minOccurs="0"/>
                <xsd:element ref="ns3:ArchivedBy" minOccurs="0"/>
                <xsd:element ref="ns3:ArchivedTo" minOccurs="0"/>
                <xsd:element ref="ns2:lcf76f155ced4ddcb4097134ff3c332f" minOccurs="0"/>
                <xsd:element ref="ns3:TaxCatchAll" minOccurs="0"/>
                <xsd:element ref="ns2:Dato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6148-af6b-47f5-be5c-77ef4a568c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28870869-08ee-44b2-a422-d221b67675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ato" ma:index="26" nillable="true" ma:displayName="Dato" ma:format="DateOnly" ma:internalName="Dato">
      <xsd:simpleType>
        <xsd:restriction base="dms:DateTim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c66926-de0b-4319-80b8-6d398cb81c8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Archived" ma:index="20" nillable="true" ma:displayName="Arkivert" ma:format="DateTime" ma:internalName="Archived">
      <xsd:simpleType>
        <xsd:restriction base="dms:DateTime"/>
      </xsd:simpleType>
    </xsd:element>
    <xsd:element name="ArchivedBy" ma:index="21" nillable="true" ma:displayName="Arkivert av" ma:internalName="ArchivedBy">
      <xsd:simpleType>
        <xsd:restriction base="dms:Text"/>
      </xsd:simpleType>
    </xsd:element>
    <xsd:element name="ArchivedTo" ma:index="22" nillable="true" ma:displayName="Arkivert til" ma:format="Hyperlink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TaxCatchAll" ma:index="25" nillable="true" ma:displayName="Taxonomy Catch All Column" ma:hidden="true" ma:list="{207b1b35-0301-4c17-a291-6b85e4b2cdbb}" ma:internalName="TaxCatchAll" ma:showField="CatchAllData" ma:web="77c66926-de0b-4319-80b8-6d398cb81c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root>
  <tittel/>
  <pubnr/>
  <mnummer/>
  <aar/>
</root>
</file>

<file path=customXml/itemProps1.xml><?xml version="1.0" encoding="utf-8"?>
<ds:datastoreItem xmlns:ds="http://schemas.openxmlformats.org/officeDocument/2006/customXml" ds:itemID="{85BCC96B-FF72-44C6-929F-6464A4E8D9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1DE65D-5C7D-4552-BEA1-AA9A5215FE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3130F7F-824B-43D9-BAEF-DC759ED8C7A6}">
  <ds:schemaRefs>
    <ds:schemaRef ds:uri="1c246148-af6b-47f5-be5c-77ef4a568c0c"/>
    <ds:schemaRef ds:uri="http://schemas.microsoft.com/office/2006/documentManagement/types"/>
    <ds:schemaRef ds:uri="http://purl.org/dc/elements/1.1/"/>
    <ds:schemaRef ds:uri="http://www.w3.org/XML/1998/namespace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77c66926-de0b-4319-80b8-6d398cb81c82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A2AF790-05F3-440C-B6B3-42CA27CE2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6148-af6b-47f5-be5c-77ef4a568c0c"/>
    <ds:schemaRef ds:uri="77c66926-de0b-4319-80b8-6d398cb81c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321B7BA-516A-49D2-84BB-961ED454A501}">
  <ds:schemaRefs/>
</ds:datastoreItem>
</file>

<file path=docMetadata/LabelInfo.xml><?xml version="1.0" encoding="utf-8"?>
<clbl:labelList xmlns:clbl="http://schemas.microsoft.com/office/2020/mipLabelMetadata">
  <clbl:label id="{78981d38-09a4-4f68-90bd-b9f50c54d13c}" enabled="1" method="Standard" siteId="{f999e2e9-5aa8-467f-9eca-df0d6c4eaf1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Tom</Template>
  <TotalTime>2</TotalTime>
  <Pages>2</Pages>
  <Words>250</Words>
  <Characters>1326</Characters>
  <Application>Microsoft Office Word</Application>
  <DocSecurity>0</DocSecurity>
  <PresentationFormat/>
  <Lines>11</Lines>
  <Paragraphs>3</Paragraphs>
  <ScaleCrop>false</ScaleCrop>
  <Company/>
  <LinksUpToDate>false</LinksUpToDate>
  <CharactersWithSpaces>1573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Forfatter</dc:creator>
  <cp:keywords/>
  <dc:description/>
  <cp:lastModifiedBy>Solvår Tørres Berntsen</cp:lastModifiedBy>
  <cp:revision>4</cp:revision>
  <dcterms:created xsi:type="dcterms:W3CDTF">2026-05-07T10:30:00Z</dcterms:created>
  <dcterms:modified xsi:type="dcterms:W3CDTF">2026-05-15T13:11:00Z</dcterms:modified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 by">
    <vt:lpwstr>addpoint.no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  <property fmtid="{D5CDD505-2E9C-101B-9397-08002B2CF9AE}" pid="5" name="ContentTypeId">
    <vt:lpwstr>0x010100F8A3EF74700B5E45B7215160AB5081FB</vt:lpwstr>
  </property>
</Properties>
</file>